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88F7A" w14:textId="144F5FA2" w:rsidR="00DE16FB" w:rsidRPr="00B7071E" w:rsidRDefault="00DE16FB" w:rsidP="00DE16FB">
      <w:pPr>
        <w:pStyle w:val="Header"/>
        <w:tabs>
          <w:tab w:val="right" w:pos="9639"/>
        </w:tabs>
        <w:rPr>
          <w:i/>
          <w:sz w:val="24"/>
          <w:lang w:eastAsia="zh-CN"/>
        </w:rPr>
      </w:pPr>
      <w:r w:rsidRPr="00B7071E">
        <w:rPr>
          <w:sz w:val="24"/>
        </w:rPr>
        <w:t xml:space="preserve">3GPP TSG-SA WG4 </w:t>
      </w:r>
      <w:r w:rsidR="00F10D76">
        <w:rPr>
          <w:sz w:val="24"/>
        </w:rPr>
        <w:t xml:space="preserve">Audio SWG </w:t>
      </w:r>
      <w:r w:rsidR="00D474A4">
        <w:rPr>
          <w:sz w:val="24"/>
        </w:rPr>
        <w:t>Telco on FS_ULBC</w:t>
      </w:r>
      <w:r w:rsidRPr="00B7071E">
        <w:rPr>
          <w:i/>
          <w:sz w:val="24"/>
        </w:rPr>
        <w:tab/>
      </w:r>
      <w:r w:rsidR="00EF1E78" w:rsidRPr="00B7071E">
        <w:rPr>
          <w:bCs/>
          <w:sz w:val="24"/>
          <w:lang w:eastAsia="zh-CN"/>
        </w:rPr>
        <w:t>S4</w:t>
      </w:r>
      <w:r w:rsidR="00F36B73">
        <w:rPr>
          <w:bCs/>
          <w:sz w:val="24"/>
          <w:lang w:eastAsia="zh-CN"/>
        </w:rPr>
        <w:t>aA</w:t>
      </w:r>
      <w:r w:rsidR="006138F3">
        <w:rPr>
          <w:bCs/>
          <w:sz w:val="24"/>
          <w:lang w:eastAsia="zh-CN"/>
        </w:rPr>
        <w:t>250</w:t>
      </w:r>
      <w:r w:rsidR="00C32906">
        <w:rPr>
          <w:bCs/>
          <w:sz w:val="24"/>
          <w:lang w:eastAsia="zh-CN"/>
        </w:rPr>
        <w:t>115</w:t>
      </w:r>
    </w:p>
    <w:p w14:paraId="24A7C543" w14:textId="6F1913D1" w:rsidR="00DE16FB" w:rsidRDefault="00F10D76" w:rsidP="00DE16FB">
      <w:pPr>
        <w:pStyle w:val="Header"/>
        <w:pBdr>
          <w:bottom w:val="single" w:sz="4" w:space="1" w:color="auto"/>
        </w:pBdr>
        <w:tabs>
          <w:tab w:val="right" w:pos="9639"/>
        </w:tabs>
        <w:rPr>
          <w:sz w:val="24"/>
          <w:lang w:eastAsia="zh-CN"/>
        </w:rPr>
      </w:pPr>
      <w:r>
        <w:rPr>
          <w:sz w:val="24"/>
          <w:lang w:eastAsia="zh-CN"/>
        </w:rPr>
        <w:t>23</w:t>
      </w:r>
      <w:r w:rsidR="0065541B" w:rsidRPr="0065541B">
        <w:rPr>
          <w:sz w:val="24"/>
          <w:lang w:eastAsia="zh-CN"/>
        </w:rPr>
        <w:t xml:space="preserve"> </w:t>
      </w:r>
      <w:r w:rsidR="00D474A4">
        <w:rPr>
          <w:sz w:val="24"/>
          <w:lang w:eastAsia="zh-CN"/>
        </w:rPr>
        <w:t>Octo</w:t>
      </w:r>
      <w:r>
        <w:rPr>
          <w:sz w:val="24"/>
          <w:lang w:eastAsia="zh-CN"/>
        </w:rPr>
        <w:t>ber</w:t>
      </w:r>
      <w:r w:rsidR="0065541B" w:rsidRPr="0065541B">
        <w:rPr>
          <w:sz w:val="24"/>
          <w:lang w:eastAsia="zh-CN"/>
        </w:rPr>
        <w:t xml:space="preserve"> 2025</w:t>
      </w:r>
      <w:r w:rsidR="00D474A4">
        <w:rPr>
          <w:sz w:val="24"/>
          <w:lang w:eastAsia="zh-CN"/>
        </w:rPr>
        <w:t>, Online</w:t>
      </w:r>
    </w:p>
    <w:p w14:paraId="283A9D60" w14:textId="77777777" w:rsidR="0065541B" w:rsidRPr="00B7071E" w:rsidRDefault="0065541B" w:rsidP="00DE16FB">
      <w:pPr>
        <w:pStyle w:val="Header"/>
        <w:pBdr>
          <w:bottom w:val="single" w:sz="4" w:space="1" w:color="auto"/>
        </w:pBdr>
        <w:tabs>
          <w:tab w:val="right" w:pos="9639"/>
        </w:tabs>
        <w:rPr>
          <w:rFonts w:cs="Arial"/>
          <w:b w:val="0"/>
          <w:bCs/>
          <w:noProof w:val="0"/>
          <w:sz w:val="24"/>
          <w:szCs w:val="24"/>
        </w:rPr>
      </w:pPr>
    </w:p>
    <w:p w14:paraId="53475688" w14:textId="77777777" w:rsidR="00DE16FB" w:rsidRPr="00B7071E" w:rsidRDefault="00DE16FB" w:rsidP="00DE16FB"/>
    <w:p w14:paraId="72CF8C46" w14:textId="2666316A" w:rsidR="00DE16FB" w:rsidRPr="00B7071E" w:rsidRDefault="00DE16FB" w:rsidP="00DE16FB">
      <w:pPr>
        <w:spacing w:after="120"/>
        <w:ind w:left="1985" w:hanging="1985"/>
        <w:rPr>
          <w:rFonts w:ascii="Arial" w:hAnsi="Arial" w:cs="Arial"/>
          <w:b/>
          <w:bCs/>
          <w:lang w:val="en-US"/>
        </w:rPr>
      </w:pPr>
      <w:r w:rsidRPr="00B7071E">
        <w:rPr>
          <w:rFonts w:ascii="Arial" w:hAnsi="Arial" w:cs="Arial"/>
          <w:b/>
          <w:bCs/>
          <w:lang w:val="en-US"/>
        </w:rPr>
        <w:t>Source:</w:t>
      </w:r>
      <w:r w:rsidRPr="00B7071E">
        <w:rPr>
          <w:rFonts w:ascii="Arial" w:hAnsi="Arial" w:cs="Arial"/>
          <w:b/>
          <w:bCs/>
          <w:lang w:val="en-US"/>
        </w:rPr>
        <w:tab/>
      </w:r>
      <w:r w:rsidR="00CB3708">
        <w:rPr>
          <w:rFonts w:ascii="Arial" w:hAnsi="Arial" w:cs="Arial"/>
          <w:b/>
          <w:bCs/>
          <w:lang w:val="en-US" w:eastAsia="zh-CN"/>
        </w:rPr>
        <w:t>Dolby Laboratories Inc.</w:t>
      </w:r>
      <w:r w:rsidR="002B7A65">
        <w:rPr>
          <w:rFonts w:ascii="Arial" w:hAnsi="Arial" w:cs="Arial"/>
          <w:b/>
          <w:bCs/>
          <w:lang w:val="en-US" w:eastAsia="zh-CN"/>
        </w:rPr>
        <w:t>, Nokia</w:t>
      </w:r>
      <w:r w:rsidR="00C32906">
        <w:rPr>
          <w:rFonts w:ascii="Arial" w:hAnsi="Arial" w:cs="Arial"/>
          <w:b/>
          <w:bCs/>
          <w:lang w:val="en-US" w:eastAsia="zh-CN"/>
        </w:rPr>
        <w:t>, Ericsson LM</w:t>
      </w:r>
    </w:p>
    <w:p w14:paraId="1F4556B6" w14:textId="28720D3A"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Title:</w:t>
      </w:r>
      <w:r w:rsidRPr="00B7071E">
        <w:rPr>
          <w:rFonts w:ascii="Arial" w:hAnsi="Arial" w:cs="Arial"/>
          <w:b/>
          <w:bCs/>
          <w:lang w:val="en-US"/>
        </w:rPr>
        <w:tab/>
      </w:r>
      <w:r w:rsidR="006138F3">
        <w:rPr>
          <w:rFonts w:ascii="Arial" w:hAnsi="Arial" w:cs="Arial" w:hint="eastAsia"/>
          <w:b/>
          <w:bCs/>
          <w:lang w:val="en-US" w:eastAsia="zh-CN"/>
        </w:rPr>
        <w:t>[</w:t>
      </w:r>
      <w:r w:rsidR="006138F3">
        <w:rPr>
          <w:rFonts w:ascii="Arial" w:hAnsi="Arial" w:cs="Arial"/>
          <w:b/>
          <w:bCs/>
          <w:lang w:val="en-US" w:eastAsia="zh-CN"/>
        </w:rPr>
        <w:t xml:space="preserve">FS_ULBC] </w:t>
      </w:r>
      <w:r w:rsidR="00D474A4">
        <w:rPr>
          <w:rFonts w:ascii="Arial" w:hAnsi="Arial" w:cs="Arial"/>
          <w:b/>
          <w:bCs/>
          <w:lang w:val="en-US" w:eastAsia="zh-CN"/>
        </w:rPr>
        <w:t>Updated proposal on</w:t>
      </w:r>
      <w:r w:rsidR="00CB3708">
        <w:rPr>
          <w:rFonts w:ascii="Arial" w:hAnsi="Arial" w:cs="Arial"/>
          <w:b/>
          <w:bCs/>
          <w:lang w:val="en-US" w:eastAsia="zh-CN"/>
        </w:rPr>
        <w:t xml:space="preserve"> </w:t>
      </w:r>
      <w:bookmarkStart w:id="0" w:name="_Hlk211284056"/>
      <w:r w:rsidR="00CB3708">
        <w:rPr>
          <w:rFonts w:ascii="Arial" w:hAnsi="Arial" w:cs="Arial"/>
          <w:b/>
          <w:bCs/>
          <w:lang w:val="en-US"/>
        </w:rPr>
        <w:t>m</w:t>
      </w:r>
      <w:r w:rsidR="00E0320A">
        <w:rPr>
          <w:rFonts w:ascii="Arial" w:hAnsi="Arial" w:cs="Arial"/>
          <w:b/>
          <w:bCs/>
          <w:lang w:val="en-US"/>
        </w:rPr>
        <w:t>ethodology</w:t>
      </w:r>
      <w:r w:rsidR="00D56944" w:rsidRPr="00B7071E">
        <w:rPr>
          <w:rFonts w:ascii="Arial" w:hAnsi="Arial" w:cs="Arial"/>
          <w:b/>
          <w:bCs/>
          <w:lang w:val="en-US"/>
        </w:rPr>
        <w:t xml:space="preserve"> for error trace generation</w:t>
      </w:r>
      <w:bookmarkEnd w:id="0"/>
    </w:p>
    <w:p w14:paraId="421C5291" w14:textId="77777777" w:rsidR="00DE16FB" w:rsidRPr="00B7071E" w:rsidRDefault="00DE16FB" w:rsidP="00DE16FB">
      <w:pPr>
        <w:spacing w:after="120"/>
        <w:ind w:left="1985" w:hanging="1985"/>
        <w:rPr>
          <w:rFonts w:ascii="Arial" w:hAnsi="Arial" w:cs="Arial"/>
          <w:b/>
          <w:bCs/>
          <w:lang w:val="pt-BR" w:eastAsia="zh-CN"/>
        </w:rPr>
      </w:pPr>
      <w:r w:rsidRPr="00B7071E">
        <w:rPr>
          <w:rFonts w:ascii="Arial" w:hAnsi="Arial" w:cs="Arial"/>
          <w:b/>
          <w:bCs/>
          <w:lang w:val="pt-BR"/>
        </w:rPr>
        <w:t>Spec:</w:t>
      </w:r>
      <w:r w:rsidRPr="00B7071E">
        <w:rPr>
          <w:rFonts w:ascii="Arial" w:hAnsi="Arial" w:cs="Arial"/>
          <w:b/>
          <w:bCs/>
          <w:lang w:val="pt-BR"/>
        </w:rPr>
        <w:tab/>
        <w:t>3GPP TR 26.940</w:t>
      </w:r>
      <w:r w:rsidRPr="00B7071E">
        <w:rPr>
          <w:rFonts w:ascii="Arial" w:hAnsi="Arial" w:cs="Arial" w:hint="eastAsia"/>
          <w:b/>
          <w:bCs/>
          <w:lang w:val="pt-BR" w:eastAsia="zh-CN"/>
        </w:rPr>
        <w:t xml:space="preserve"> v0.2.0</w:t>
      </w:r>
    </w:p>
    <w:p w14:paraId="53986555" w14:textId="7209647A" w:rsidR="00DE16FB" w:rsidRPr="00B7071E" w:rsidRDefault="00DE16FB" w:rsidP="00DE16FB">
      <w:pPr>
        <w:spacing w:after="120"/>
        <w:ind w:left="1985" w:hanging="1985"/>
        <w:rPr>
          <w:rFonts w:ascii="Arial" w:hAnsi="Arial" w:cs="Arial"/>
          <w:b/>
          <w:bCs/>
          <w:lang w:val="pt-BR"/>
        </w:rPr>
      </w:pPr>
      <w:r w:rsidRPr="00B7071E">
        <w:rPr>
          <w:rFonts w:ascii="Arial" w:hAnsi="Arial" w:cs="Arial"/>
          <w:b/>
          <w:bCs/>
          <w:lang w:val="pt-BR"/>
        </w:rPr>
        <w:t>Agenda item:</w:t>
      </w:r>
      <w:r w:rsidRPr="00B7071E">
        <w:rPr>
          <w:rFonts w:ascii="Arial" w:hAnsi="Arial" w:cs="Arial"/>
          <w:b/>
          <w:bCs/>
          <w:lang w:val="pt-BR"/>
        </w:rPr>
        <w:tab/>
      </w:r>
      <w:r w:rsidR="00CF5459">
        <w:rPr>
          <w:rFonts w:ascii="Arial" w:hAnsi="Arial" w:cs="Arial"/>
          <w:b/>
          <w:bCs/>
          <w:lang w:val="pt-BR" w:eastAsia="zh-CN"/>
        </w:rPr>
        <w:t>1.9</w:t>
      </w:r>
    </w:p>
    <w:p w14:paraId="187453DC" w14:textId="77777777"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Document for:</w:t>
      </w:r>
      <w:r w:rsidRPr="00B7071E">
        <w:rPr>
          <w:rFonts w:ascii="Arial" w:hAnsi="Arial" w:cs="Arial"/>
          <w:b/>
          <w:bCs/>
          <w:lang w:val="en-US"/>
        </w:rPr>
        <w:tab/>
        <w:t>Discussion/</w:t>
      </w:r>
      <w:r w:rsidRPr="00B7071E">
        <w:rPr>
          <w:rFonts w:ascii="Arial" w:hAnsi="Arial" w:cs="Arial" w:hint="eastAsia"/>
          <w:b/>
          <w:bCs/>
          <w:lang w:val="en-US" w:eastAsia="zh-CN"/>
        </w:rPr>
        <w:t>Agreement</w:t>
      </w:r>
    </w:p>
    <w:p w14:paraId="41C1DA91" w14:textId="77777777" w:rsidR="00DE16FB" w:rsidRPr="00B7071E" w:rsidRDefault="00DE16FB" w:rsidP="00DE16FB">
      <w:pPr>
        <w:pBdr>
          <w:bottom w:val="single" w:sz="12" w:space="1" w:color="auto"/>
        </w:pBdr>
        <w:spacing w:after="120"/>
        <w:ind w:left="1985" w:hanging="1985"/>
        <w:rPr>
          <w:rFonts w:ascii="Arial" w:hAnsi="Arial" w:cs="Arial"/>
          <w:b/>
          <w:bCs/>
          <w:lang w:val="en-US"/>
        </w:rPr>
      </w:pPr>
    </w:p>
    <w:p w14:paraId="705410E1" w14:textId="3D4693DC" w:rsidR="00B70372" w:rsidRDefault="00B70372" w:rsidP="00E7631E">
      <w:pPr>
        <w:pStyle w:val="Heading3"/>
        <w:rPr>
          <w:lang w:eastAsia="zh-CN"/>
        </w:rPr>
      </w:pPr>
      <w:r>
        <w:rPr>
          <w:lang w:eastAsia="zh-CN"/>
        </w:rPr>
        <w:t>Introduction</w:t>
      </w:r>
    </w:p>
    <w:p w14:paraId="2AA77659" w14:textId="1A02CC48" w:rsidR="00B70372" w:rsidRDefault="00B70372" w:rsidP="00B70372">
      <w:pPr>
        <w:rPr>
          <w:lang w:eastAsia="zh-CN"/>
        </w:rPr>
      </w:pPr>
      <w:r>
        <w:t>Various inputs to the methodology for generating error traces have been discussed in previous Audio SWG meetings on FS_ULBC. While the recent FS_ULBC ad hoc meeting in Erlangen made progress, time constraints prevented resolution of all differing viewpoints. One topic that has recently gained prominence is ULBC system capacity—specifically, the number of simultaneous ULBC connections supported on a 180 kHz NB-IoT carrier.</w:t>
      </w:r>
    </w:p>
    <w:p w14:paraId="21A4BB08" w14:textId="5DE32D5C" w:rsidR="00B70372" w:rsidRDefault="00B70372" w:rsidP="00B70372">
      <w:r>
        <w:t>This contribution builds upon the latest proposal from the source regarding error trace generation methodology</w:t>
      </w:r>
      <w:r w:rsidR="00B12E5D">
        <w:t xml:space="preserve"> [1]</w:t>
      </w:r>
      <w:r>
        <w:t>. It broadens the scope to address system capacity as a central consideration and proposes using it as the starting point for the error trace generation procedure.</w:t>
      </w:r>
    </w:p>
    <w:p w14:paraId="34D0CCDE" w14:textId="673928FE" w:rsidR="00936146" w:rsidRPr="00B70372" w:rsidRDefault="00936146" w:rsidP="00B70372">
      <w:pPr>
        <w:rPr>
          <w:lang w:eastAsia="zh-CN"/>
        </w:rPr>
      </w:pPr>
      <w:r>
        <w:t>Below is an updated proposal on methodology for error trace generation to be included in the ULBC TS as clause 5.2.3.</w:t>
      </w:r>
    </w:p>
    <w:p w14:paraId="603B321B" w14:textId="5DDC87D6" w:rsidR="00E7631E" w:rsidRPr="00D474A4" w:rsidRDefault="00E7631E" w:rsidP="00E7631E">
      <w:pPr>
        <w:pStyle w:val="Heading3"/>
        <w:rPr>
          <w:lang w:eastAsia="zh-CN"/>
        </w:rPr>
      </w:pPr>
      <w:r w:rsidRPr="00B7071E">
        <w:rPr>
          <w:rFonts w:hint="eastAsia"/>
          <w:lang w:eastAsia="zh-CN"/>
        </w:rPr>
        <w:t>5</w:t>
      </w:r>
      <w:r w:rsidRPr="00B7071E">
        <w:rPr>
          <w:lang w:eastAsia="zh-CN"/>
        </w:rPr>
        <w:t xml:space="preserve">.2.3 Methodology to generate </w:t>
      </w:r>
      <w:r w:rsidRPr="00D474A4">
        <w:rPr>
          <w:lang w:eastAsia="zh-CN"/>
        </w:rPr>
        <w:t>error trace</w:t>
      </w:r>
    </w:p>
    <w:p w14:paraId="20242A3D" w14:textId="56D89B74" w:rsidR="00347EF2" w:rsidRPr="00D474A4" w:rsidRDefault="00347EF2" w:rsidP="00695CFE">
      <w:pPr>
        <w:autoSpaceDE w:val="0"/>
        <w:autoSpaceDN w:val="0"/>
        <w:adjustRightInd w:val="0"/>
        <w:snapToGrid w:val="0"/>
        <w:spacing w:after="120"/>
        <w:jc w:val="both"/>
        <w:rPr>
          <w:rFonts w:ascii="Arial" w:eastAsia="DengXian" w:hAnsi="Arial" w:cs="Arial"/>
          <w:b/>
          <w:bCs/>
          <w:lang w:eastAsia="zh-CN"/>
        </w:rPr>
      </w:pPr>
      <w:r w:rsidRPr="00D474A4">
        <w:rPr>
          <w:rFonts w:ascii="Arial" w:eastAsia="DengXian" w:hAnsi="Arial" w:cs="Arial"/>
          <w:b/>
          <w:bCs/>
          <w:lang w:eastAsia="zh-CN"/>
        </w:rPr>
        <w:t>Loop</w:t>
      </w:r>
      <w:r w:rsidRPr="00D474A4">
        <w:rPr>
          <w:rFonts w:ascii="Arial" w:eastAsia="DengXian" w:hAnsi="Arial" w:cs="Arial"/>
          <w:lang w:eastAsia="zh-CN"/>
        </w:rPr>
        <w:t xml:space="preserve">: For each of the potential bundling times of 40, 80, 160 and 320 </w:t>
      </w:r>
      <w:proofErr w:type="spellStart"/>
      <w:r w:rsidRPr="00D474A4">
        <w:rPr>
          <w:rFonts w:ascii="Arial" w:eastAsia="DengXian" w:hAnsi="Arial" w:cs="Arial"/>
          <w:lang w:eastAsia="zh-CN"/>
        </w:rPr>
        <w:t>ms</w:t>
      </w:r>
      <w:proofErr w:type="spellEnd"/>
      <w:r w:rsidRPr="00D474A4">
        <w:rPr>
          <w:rFonts w:ascii="Arial" w:eastAsia="DengXian" w:hAnsi="Arial" w:cs="Arial"/>
          <w:lang w:eastAsia="zh-CN"/>
        </w:rPr>
        <w:t xml:space="preserve"> do the following steps:</w:t>
      </w:r>
      <w:r w:rsidRPr="00D474A4">
        <w:rPr>
          <w:rFonts w:ascii="Arial" w:eastAsia="DengXian" w:hAnsi="Arial" w:cs="Arial"/>
          <w:b/>
          <w:bCs/>
          <w:lang w:eastAsia="zh-CN"/>
        </w:rPr>
        <w:t xml:space="preserve"> </w:t>
      </w:r>
    </w:p>
    <w:p w14:paraId="6331813F" w14:textId="34C08AB5" w:rsidR="00695CFE" w:rsidRPr="00D474A4" w:rsidRDefault="00695CFE" w:rsidP="00695CFE">
      <w:pPr>
        <w:autoSpaceDE w:val="0"/>
        <w:autoSpaceDN w:val="0"/>
        <w:adjustRightInd w:val="0"/>
        <w:snapToGrid w:val="0"/>
        <w:spacing w:after="120"/>
        <w:jc w:val="both"/>
        <w:rPr>
          <w:rFonts w:ascii="Arial" w:eastAsia="DengXian" w:hAnsi="Arial" w:cs="Arial"/>
          <w:lang w:eastAsia="zh-CN"/>
        </w:rPr>
      </w:pPr>
      <w:r w:rsidRPr="00D474A4">
        <w:rPr>
          <w:rFonts w:ascii="Arial" w:eastAsia="DengXian" w:hAnsi="Arial" w:cs="Arial"/>
          <w:b/>
          <w:bCs/>
          <w:lang w:eastAsia="zh-CN"/>
        </w:rPr>
        <w:t>Step 0</w:t>
      </w:r>
      <w:r w:rsidRPr="00D474A4">
        <w:rPr>
          <w:rFonts w:ascii="Arial" w:eastAsia="DengXian" w:hAnsi="Arial" w:cs="Arial"/>
          <w:lang w:eastAsia="zh-CN"/>
        </w:rPr>
        <w:t xml:space="preserve">: </w:t>
      </w:r>
      <w:r w:rsidR="00347EF2" w:rsidRPr="00D474A4">
        <w:rPr>
          <w:rFonts w:ascii="Arial" w:eastAsia="DengXian" w:hAnsi="Arial" w:cs="Arial"/>
          <w:lang w:eastAsia="zh-CN"/>
        </w:rPr>
        <w:t>A</w:t>
      </w:r>
      <w:r w:rsidRPr="00D474A4">
        <w:rPr>
          <w:rFonts w:ascii="Arial" w:eastAsia="DengXian" w:hAnsi="Arial" w:cs="Arial"/>
          <w:lang w:eastAsia="zh-CN"/>
        </w:rPr>
        <w:t xml:space="preserve">gree on a set of </w:t>
      </w:r>
      <w:r w:rsidRPr="00D474A4">
        <w:rPr>
          <w:rFonts w:ascii="Arial" w:eastAsia="DengXian" w:hAnsi="Arial" w:cs="Arial"/>
          <w:b/>
          <w:bCs/>
          <w:i/>
          <w:iCs/>
          <w:lang w:eastAsia="zh-CN"/>
        </w:rPr>
        <w:t>scheduling scheme configurations</w:t>
      </w:r>
      <w:r w:rsidRPr="00D474A4">
        <w:rPr>
          <w:rFonts w:ascii="Arial" w:eastAsia="DengXian" w:hAnsi="Arial" w:cs="Arial"/>
          <w:lang w:eastAsia="zh-CN"/>
        </w:rPr>
        <w:t xml:space="preserve"> (number of tones, SCS, ISF, IRU, </w:t>
      </w:r>
      <w:proofErr w:type="spellStart"/>
      <w:r w:rsidRPr="00D474A4">
        <w:rPr>
          <w:rFonts w:ascii="Arial" w:eastAsia="DengXian" w:hAnsi="Arial" w:cs="Arial"/>
          <w:lang w:eastAsia="zh-CN"/>
        </w:rPr>
        <w:t>Nrep</w:t>
      </w:r>
      <w:proofErr w:type="spellEnd"/>
      <w:r w:rsidRPr="00D474A4">
        <w:rPr>
          <w:rFonts w:ascii="Arial" w:eastAsia="DengXian" w:hAnsi="Arial" w:cs="Arial"/>
          <w:lang w:eastAsia="zh-CN"/>
        </w:rPr>
        <w:t>) that maximize capacity</w:t>
      </w:r>
      <w:r w:rsidR="00D021F5" w:rsidRPr="00D474A4">
        <w:rPr>
          <w:rFonts w:ascii="Arial" w:eastAsia="DengXian" w:hAnsi="Arial" w:cs="Arial"/>
          <w:lang w:eastAsia="zh-CN"/>
        </w:rPr>
        <w:t xml:space="preserve"> in UL and DL</w:t>
      </w:r>
      <w:r w:rsidRPr="00D474A4">
        <w:rPr>
          <w:rFonts w:ascii="Arial" w:eastAsia="DengXian" w:hAnsi="Arial" w:cs="Arial"/>
          <w:lang w:eastAsia="zh-CN"/>
        </w:rPr>
        <w:t xml:space="preserve">. </w:t>
      </w:r>
    </w:p>
    <w:p w14:paraId="202DD315" w14:textId="4281C6EF" w:rsidR="00D021F5" w:rsidRPr="00D474A4" w:rsidRDefault="00E22029" w:rsidP="00695CFE">
      <w:pPr>
        <w:autoSpaceDE w:val="0"/>
        <w:autoSpaceDN w:val="0"/>
        <w:adjustRightInd w:val="0"/>
        <w:snapToGrid w:val="0"/>
        <w:spacing w:after="120"/>
        <w:jc w:val="both"/>
        <w:rPr>
          <w:rFonts w:ascii="Arial" w:eastAsia="DengXian" w:hAnsi="Arial" w:cs="Arial"/>
          <w:lang w:eastAsia="zh-CN"/>
        </w:rPr>
      </w:pPr>
      <w:r>
        <w:t>Note</w:t>
      </w:r>
      <w:r w:rsidR="00D021F5">
        <w:t xml:space="preserve">: For each bundling time, one or more scheduling scheme configurations may achieve maximum capacity. Configurations with identical products of </w:t>
      </w:r>
      <m:oMath>
        <m:sSub>
          <m:sSubPr>
            <m:ctrlPr>
              <w:rPr>
                <w:rFonts w:ascii="Cambria Math" w:hAnsi="Cambria Math"/>
                <w:i/>
              </w:rPr>
            </m:ctrlPr>
          </m:sSubPr>
          <m:e>
            <m:r>
              <w:rPr>
                <w:rFonts w:ascii="Cambria Math"/>
              </w:rPr>
              <m:t>N</m:t>
            </m:r>
          </m:e>
          <m:sub>
            <m:r>
              <m:rPr>
                <m:nor/>
              </m:rPr>
              <w:rPr>
                <w:rFonts w:ascii="Cambria Math"/>
              </w:rPr>
              <m:t>RU</m:t>
            </m:r>
            <m:ctrlPr>
              <w:rPr>
                <w:rFonts w:ascii="Cambria Math" w:hAnsi="Cambria Math"/>
              </w:rPr>
            </m:ctrlPr>
          </m:sub>
        </m:sSub>
        <m:r>
          <w:rPr>
            <w:rFonts w:ascii="Cambria Math" w:hAnsi="Cambria Math"/>
          </w:rPr>
          <m:t>∙</m:t>
        </m:r>
        <m:r>
          <w:rPr>
            <w:rFonts w:ascii="Cambria Math" w:eastAsia="DengXian" w:hAnsi="Cambria Math" w:cs="Arial"/>
          </w:rPr>
          <m:t xml:space="preserve"> </m:t>
        </m:r>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oMath>
      <w:r w:rsidR="00D021F5">
        <w:t xml:space="preserve"> result in equivalent capacity. With reference to Table 16.5.1.2-2: Transport block size (TBS) table for NPUSCH of TS 36.213, each TBS in the column identified by a specific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oMath>
      <w:r w:rsidR="00D021F5">
        <w:t xml:space="preserve"> value is equivalent in terms of </w:t>
      </w:r>
      <w:r w:rsidR="00534000">
        <w:t>resource utilization e.g., NPUSCH Format 1 single-tone using (I</w:t>
      </w:r>
      <w:r w:rsidR="00534000">
        <w:rPr>
          <w:vertAlign w:val="subscript"/>
        </w:rPr>
        <w:t>TBS</w:t>
      </w:r>
      <w:r w:rsidR="00534000">
        <w:t xml:space="preserve"> = </w:t>
      </w:r>
      <w:proofErr w:type="gramStart"/>
      <w:r w:rsidR="00534000">
        <w:t>7 ,</w:t>
      </w:r>
      <w:proofErr w:type="gramEnd"/>
      <w:r w:rsidR="00534000">
        <w:t xml:space="preserve"> I</w:t>
      </w:r>
      <w:r w:rsidR="00534000" w:rsidRPr="00534000">
        <w:rPr>
          <w:vertAlign w:val="subscript"/>
        </w:rPr>
        <w:t>RU</w:t>
      </w:r>
      <w:r w:rsidR="00534000">
        <w:t xml:space="preserve"> = 0) along with 2 repetitions is equivalent to using  (I</w:t>
      </w:r>
      <w:r w:rsidR="00534000">
        <w:rPr>
          <w:vertAlign w:val="subscript"/>
        </w:rPr>
        <w:t>TBS</w:t>
      </w:r>
      <w:r w:rsidR="00534000">
        <w:t xml:space="preserve"> = 3 , I</w:t>
      </w:r>
      <w:r w:rsidR="00534000" w:rsidRPr="00534000">
        <w:rPr>
          <w:vertAlign w:val="subscript"/>
        </w:rPr>
        <w:t>RU</w:t>
      </w:r>
      <w:r w:rsidR="00534000">
        <w:t xml:space="preserve"> = 1) along 1 repetition in terms of resource utilization</w:t>
      </w:r>
      <w:r w:rsidR="00D021F5">
        <w:t>.</w:t>
      </w:r>
    </w:p>
    <w:p w14:paraId="4E7F576E" w14:textId="63A2CA61" w:rsidR="00D021F5" w:rsidRPr="00D474A4" w:rsidRDefault="00D021F5" w:rsidP="00D021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3"/>
        <w:gridCol w:w="572"/>
        <w:gridCol w:w="572"/>
        <w:gridCol w:w="572"/>
        <w:gridCol w:w="572"/>
        <w:gridCol w:w="572"/>
        <w:gridCol w:w="572"/>
        <w:gridCol w:w="572"/>
      </w:tblGrid>
      <w:tr w:rsidR="00D021F5" w:rsidRPr="00D474A4" w14:paraId="1FB3E2FC" w14:textId="77777777" w:rsidTr="009C140F">
        <w:trPr>
          <w:cantSplit/>
          <w:jc w:val="center"/>
        </w:trPr>
        <w:tc>
          <w:tcPr>
            <w:tcW w:w="652" w:type="dxa"/>
            <w:vMerge w:val="restart"/>
            <w:tcBorders>
              <w:right w:val="double" w:sz="4" w:space="0" w:color="auto"/>
            </w:tcBorders>
            <w:shd w:val="clear" w:color="auto" w:fill="E0E0E0"/>
            <w:vAlign w:val="center"/>
          </w:tcPr>
          <w:p w14:paraId="064A0542" w14:textId="77777777" w:rsidR="00D021F5" w:rsidRPr="00D474A4" w:rsidRDefault="00B320A2" w:rsidP="009C140F">
            <w:pPr>
              <w:pStyle w:val="TAH"/>
              <w:rPr>
                <w:rFonts w:cs="Arial"/>
                <w:szCs w:val="18"/>
              </w:rPr>
            </w:pPr>
            <w:r w:rsidRPr="00D474A4">
              <w:rPr>
                <w:rFonts w:cs="Arial"/>
                <w:noProof/>
                <w:position w:val="-10"/>
                <w:szCs w:val="18"/>
              </w:rPr>
              <w:object w:dxaOrig="400" w:dyaOrig="340" w14:anchorId="36512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3.9pt;mso-width-percent:0;mso-height-percent:0;mso-width-percent:0;mso-height-percent:0" o:ole="">
                  <v:imagedata r:id="rId11" o:title=""/>
                </v:shape>
                <o:OLEObject Type="Embed" ProgID="Equation.3" ShapeID="_x0000_i1025" DrawAspect="Content" ObjectID="_1822473084" r:id="rId12"/>
              </w:object>
            </w:r>
          </w:p>
        </w:tc>
        <w:tc>
          <w:tcPr>
            <w:tcW w:w="0" w:type="auto"/>
            <w:gridSpan w:val="8"/>
            <w:tcBorders>
              <w:left w:val="double" w:sz="4" w:space="0" w:color="auto"/>
            </w:tcBorders>
            <w:shd w:val="clear" w:color="auto" w:fill="E0E0E0"/>
            <w:vAlign w:val="center"/>
          </w:tcPr>
          <w:p w14:paraId="60B876D6" w14:textId="77777777" w:rsidR="00D021F5" w:rsidRPr="00D474A4" w:rsidRDefault="00B320A2" w:rsidP="009C140F">
            <w:pPr>
              <w:pStyle w:val="TAH"/>
              <w:rPr>
                <w:rFonts w:cs="Arial"/>
                <w:szCs w:val="18"/>
              </w:rPr>
            </w:pPr>
            <w:r w:rsidRPr="00D474A4">
              <w:rPr>
                <w:noProof/>
                <w:position w:val="-12"/>
              </w:rPr>
              <w:object w:dxaOrig="380" w:dyaOrig="380" w14:anchorId="624A111C">
                <v:shape id="_x0000_i1026" type="#_x0000_t75" alt="" style="width:22.1pt;height:22.1pt;mso-width-percent:0;mso-height-percent:0;mso-width-percent:0;mso-height-percent:0" o:ole="">
                  <v:imagedata r:id="rId13" o:title=""/>
                </v:shape>
                <o:OLEObject Type="Embed" ProgID="Equation.DSMT4" ShapeID="_x0000_i1026" DrawAspect="Content" ObjectID="_1822473085" r:id="rId14"/>
              </w:object>
            </w:r>
          </w:p>
        </w:tc>
      </w:tr>
      <w:tr w:rsidR="00D021F5" w:rsidRPr="00D474A4" w14:paraId="223604DA" w14:textId="77777777" w:rsidTr="009C140F">
        <w:trPr>
          <w:cantSplit/>
          <w:jc w:val="center"/>
        </w:trPr>
        <w:tc>
          <w:tcPr>
            <w:tcW w:w="652" w:type="dxa"/>
            <w:vMerge/>
            <w:tcBorders>
              <w:bottom w:val="double" w:sz="4" w:space="0" w:color="auto"/>
              <w:right w:val="double" w:sz="4" w:space="0" w:color="auto"/>
            </w:tcBorders>
            <w:shd w:val="clear" w:color="auto" w:fill="E0E0E0"/>
            <w:vAlign w:val="center"/>
          </w:tcPr>
          <w:p w14:paraId="53179EF5" w14:textId="77777777" w:rsidR="00D021F5" w:rsidRPr="00D474A4" w:rsidRDefault="00D021F5" w:rsidP="009C140F">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C3A0CCC" w14:textId="77777777" w:rsidR="00D021F5" w:rsidRPr="00D474A4" w:rsidRDefault="00D021F5" w:rsidP="009C140F">
            <w:pPr>
              <w:pStyle w:val="TAH"/>
              <w:rPr>
                <w:rFonts w:cs="Arial"/>
                <w:szCs w:val="18"/>
              </w:rPr>
            </w:pPr>
            <w:r w:rsidRPr="00D474A4">
              <w:rPr>
                <w:rFonts w:cs="Arial"/>
                <w:szCs w:val="18"/>
              </w:rPr>
              <w:t>0</w:t>
            </w:r>
          </w:p>
        </w:tc>
        <w:tc>
          <w:tcPr>
            <w:tcW w:w="0" w:type="auto"/>
            <w:tcBorders>
              <w:bottom w:val="double" w:sz="4" w:space="0" w:color="auto"/>
            </w:tcBorders>
            <w:shd w:val="clear" w:color="auto" w:fill="E0E0E0"/>
            <w:vAlign w:val="center"/>
          </w:tcPr>
          <w:p w14:paraId="6A09C83F" w14:textId="77777777" w:rsidR="00D021F5" w:rsidRPr="00D474A4" w:rsidRDefault="00D021F5" w:rsidP="009C140F">
            <w:pPr>
              <w:pStyle w:val="TAH"/>
              <w:rPr>
                <w:rFonts w:cs="Arial"/>
                <w:szCs w:val="18"/>
              </w:rPr>
            </w:pPr>
            <w:r w:rsidRPr="00D474A4">
              <w:rPr>
                <w:rFonts w:cs="Arial"/>
                <w:szCs w:val="18"/>
              </w:rPr>
              <w:t>1</w:t>
            </w:r>
          </w:p>
        </w:tc>
        <w:tc>
          <w:tcPr>
            <w:tcW w:w="0" w:type="auto"/>
            <w:tcBorders>
              <w:bottom w:val="double" w:sz="4" w:space="0" w:color="auto"/>
            </w:tcBorders>
            <w:shd w:val="clear" w:color="auto" w:fill="E0E0E0"/>
            <w:vAlign w:val="center"/>
          </w:tcPr>
          <w:p w14:paraId="1454066F" w14:textId="77777777" w:rsidR="00D021F5" w:rsidRPr="00D474A4" w:rsidRDefault="00D021F5" w:rsidP="009C140F">
            <w:pPr>
              <w:pStyle w:val="TAH"/>
              <w:rPr>
                <w:rFonts w:cs="Arial"/>
                <w:szCs w:val="18"/>
              </w:rPr>
            </w:pPr>
            <w:r w:rsidRPr="00D474A4">
              <w:rPr>
                <w:rFonts w:cs="Arial"/>
                <w:szCs w:val="18"/>
              </w:rPr>
              <w:t>2</w:t>
            </w:r>
          </w:p>
        </w:tc>
        <w:tc>
          <w:tcPr>
            <w:tcW w:w="0" w:type="auto"/>
            <w:tcBorders>
              <w:bottom w:val="double" w:sz="4" w:space="0" w:color="auto"/>
            </w:tcBorders>
            <w:shd w:val="clear" w:color="auto" w:fill="E0E0E0"/>
            <w:vAlign w:val="center"/>
          </w:tcPr>
          <w:p w14:paraId="7687993A" w14:textId="77777777" w:rsidR="00D021F5" w:rsidRPr="00D474A4" w:rsidRDefault="00D021F5" w:rsidP="009C140F">
            <w:pPr>
              <w:pStyle w:val="TAH"/>
              <w:rPr>
                <w:rFonts w:cs="Arial"/>
                <w:szCs w:val="18"/>
              </w:rPr>
            </w:pPr>
            <w:r w:rsidRPr="00D474A4">
              <w:rPr>
                <w:rFonts w:cs="Arial"/>
                <w:szCs w:val="18"/>
              </w:rPr>
              <w:t>3</w:t>
            </w:r>
          </w:p>
        </w:tc>
        <w:tc>
          <w:tcPr>
            <w:tcW w:w="0" w:type="auto"/>
            <w:tcBorders>
              <w:bottom w:val="double" w:sz="4" w:space="0" w:color="auto"/>
            </w:tcBorders>
            <w:shd w:val="clear" w:color="auto" w:fill="E0E0E0"/>
            <w:vAlign w:val="center"/>
          </w:tcPr>
          <w:p w14:paraId="4B0E3C28" w14:textId="77777777" w:rsidR="00D021F5" w:rsidRPr="00D474A4" w:rsidRDefault="00D021F5" w:rsidP="009C140F">
            <w:pPr>
              <w:pStyle w:val="TAH"/>
              <w:rPr>
                <w:rFonts w:cs="Arial"/>
                <w:szCs w:val="18"/>
              </w:rPr>
            </w:pPr>
            <w:r w:rsidRPr="00D474A4">
              <w:rPr>
                <w:rFonts w:cs="Arial"/>
                <w:szCs w:val="18"/>
              </w:rPr>
              <w:t>4</w:t>
            </w:r>
          </w:p>
        </w:tc>
        <w:tc>
          <w:tcPr>
            <w:tcW w:w="0" w:type="auto"/>
            <w:tcBorders>
              <w:bottom w:val="double" w:sz="4" w:space="0" w:color="auto"/>
            </w:tcBorders>
            <w:shd w:val="clear" w:color="auto" w:fill="E0E0E0"/>
            <w:vAlign w:val="center"/>
          </w:tcPr>
          <w:p w14:paraId="7C26AE8F" w14:textId="77777777" w:rsidR="00D021F5" w:rsidRPr="00D474A4" w:rsidRDefault="00D021F5" w:rsidP="009C140F">
            <w:pPr>
              <w:pStyle w:val="TAH"/>
              <w:rPr>
                <w:rFonts w:cs="Arial"/>
                <w:szCs w:val="18"/>
              </w:rPr>
            </w:pPr>
            <w:r w:rsidRPr="00D474A4">
              <w:rPr>
                <w:rFonts w:cs="Arial"/>
                <w:szCs w:val="18"/>
              </w:rPr>
              <w:t>5</w:t>
            </w:r>
          </w:p>
        </w:tc>
        <w:tc>
          <w:tcPr>
            <w:tcW w:w="0" w:type="auto"/>
            <w:tcBorders>
              <w:bottom w:val="double" w:sz="4" w:space="0" w:color="auto"/>
            </w:tcBorders>
            <w:shd w:val="clear" w:color="auto" w:fill="E0E0E0"/>
            <w:vAlign w:val="center"/>
          </w:tcPr>
          <w:p w14:paraId="73039098" w14:textId="77777777" w:rsidR="00D021F5" w:rsidRPr="00D474A4" w:rsidRDefault="00D021F5" w:rsidP="009C140F">
            <w:pPr>
              <w:pStyle w:val="TAH"/>
              <w:rPr>
                <w:rFonts w:cs="Arial"/>
                <w:szCs w:val="18"/>
              </w:rPr>
            </w:pPr>
            <w:r w:rsidRPr="00D474A4">
              <w:rPr>
                <w:rFonts w:cs="Arial"/>
                <w:szCs w:val="18"/>
              </w:rPr>
              <w:t>6</w:t>
            </w:r>
          </w:p>
        </w:tc>
        <w:tc>
          <w:tcPr>
            <w:tcW w:w="0" w:type="auto"/>
            <w:tcBorders>
              <w:bottom w:val="double" w:sz="4" w:space="0" w:color="auto"/>
            </w:tcBorders>
            <w:shd w:val="clear" w:color="auto" w:fill="E0E0E0"/>
            <w:vAlign w:val="center"/>
          </w:tcPr>
          <w:p w14:paraId="6ACEFFBE" w14:textId="77777777" w:rsidR="00D021F5" w:rsidRPr="00D474A4" w:rsidRDefault="00D021F5" w:rsidP="009C140F">
            <w:pPr>
              <w:pStyle w:val="TAH"/>
              <w:rPr>
                <w:rFonts w:cs="Arial"/>
                <w:szCs w:val="18"/>
              </w:rPr>
            </w:pPr>
            <w:r w:rsidRPr="00D474A4">
              <w:rPr>
                <w:rFonts w:cs="Arial"/>
                <w:szCs w:val="18"/>
              </w:rPr>
              <w:t>7</w:t>
            </w:r>
          </w:p>
        </w:tc>
      </w:tr>
      <w:tr w:rsidR="00D021F5" w:rsidRPr="00D474A4" w14:paraId="55B84F8B" w14:textId="77777777" w:rsidTr="00BC0AFF">
        <w:trPr>
          <w:cantSplit/>
          <w:jc w:val="center"/>
        </w:trPr>
        <w:tc>
          <w:tcPr>
            <w:tcW w:w="652" w:type="dxa"/>
            <w:tcBorders>
              <w:top w:val="double" w:sz="4" w:space="0" w:color="auto"/>
              <w:right w:val="double" w:sz="4" w:space="0" w:color="auto"/>
            </w:tcBorders>
            <w:vAlign w:val="center"/>
          </w:tcPr>
          <w:p w14:paraId="0D64D72C"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709F5A6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16</w:t>
            </w:r>
          </w:p>
        </w:tc>
        <w:tc>
          <w:tcPr>
            <w:tcW w:w="0" w:type="auto"/>
            <w:tcBorders>
              <w:top w:val="double" w:sz="4" w:space="0" w:color="auto"/>
            </w:tcBorders>
            <w:shd w:val="clear" w:color="auto" w:fill="FFFFFF" w:themeFill="background1"/>
            <w:vAlign w:val="center"/>
          </w:tcPr>
          <w:p w14:paraId="2C5BC35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w:t>
            </w:r>
          </w:p>
        </w:tc>
        <w:tc>
          <w:tcPr>
            <w:tcW w:w="0" w:type="auto"/>
            <w:tcBorders>
              <w:top w:val="double" w:sz="4" w:space="0" w:color="auto"/>
            </w:tcBorders>
            <w:vAlign w:val="center"/>
          </w:tcPr>
          <w:p w14:paraId="5762853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56</w:t>
            </w:r>
          </w:p>
        </w:tc>
        <w:tc>
          <w:tcPr>
            <w:tcW w:w="0" w:type="auto"/>
            <w:tcBorders>
              <w:top w:val="double" w:sz="4" w:space="0" w:color="auto"/>
            </w:tcBorders>
            <w:vAlign w:val="center"/>
          </w:tcPr>
          <w:p w14:paraId="799CDB20"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88</w:t>
            </w:r>
          </w:p>
        </w:tc>
        <w:tc>
          <w:tcPr>
            <w:tcW w:w="0" w:type="auto"/>
            <w:tcBorders>
              <w:top w:val="double" w:sz="4" w:space="0" w:color="auto"/>
            </w:tcBorders>
            <w:vAlign w:val="center"/>
          </w:tcPr>
          <w:p w14:paraId="118F668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120</w:t>
            </w:r>
          </w:p>
        </w:tc>
        <w:tc>
          <w:tcPr>
            <w:tcW w:w="0" w:type="auto"/>
            <w:tcBorders>
              <w:top w:val="double" w:sz="4" w:space="0" w:color="auto"/>
            </w:tcBorders>
            <w:vAlign w:val="center"/>
          </w:tcPr>
          <w:p w14:paraId="455CB496"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152</w:t>
            </w:r>
          </w:p>
        </w:tc>
        <w:tc>
          <w:tcPr>
            <w:tcW w:w="0" w:type="auto"/>
            <w:tcBorders>
              <w:top w:val="double" w:sz="4" w:space="0" w:color="auto"/>
            </w:tcBorders>
            <w:vAlign w:val="center"/>
          </w:tcPr>
          <w:p w14:paraId="1088C82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208</w:t>
            </w:r>
          </w:p>
        </w:tc>
        <w:tc>
          <w:tcPr>
            <w:tcW w:w="0" w:type="auto"/>
            <w:tcBorders>
              <w:top w:val="double" w:sz="4" w:space="0" w:color="auto"/>
            </w:tcBorders>
            <w:vAlign w:val="center"/>
          </w:tcPr>
          <w:p w14:paraId="6A72EB4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256</w:t>
            </w:r>
          </w:p>
        </w:tc>
      </w:tr>
      <w:tr w:rsidR="00D021F5" w:rsidRPr="00D474A4" w14:paraId="7663E0CA" w14:textId="77777777" w:rsidTr="00266D18">
        <w:trPr>
          <w:cantSplit/>
          <w:jc w:val="center"/>
        </w:trPr>
        <w:tc>
          <w:tcPr>
            <w:tcW w:w="652" w:type="dxa"/>
            <w:tcBorders>
              <w:right w:val="double" w:sz="4" w:space="0" w:color="auto"/>
            </w:tcBorders>
            <w:vAlign w:val="center"/>
          </w:tcPr>
          <w:p w14:paraId="1AD0580C"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w:t>
            </w:r>
          </w:p>
        </w:tc>
        <w:tc>
          <w:tcPr>
            <w:tcW w:w="0" w:type="auto"/>
            <w:tcBorders>
              <w:left w:val="double" w:sz="4" w:space="0" w:color="auto"/>
            </w:tcBorders>
            <w:vAlign w:val="center"/>
          </w:tcPr>
          <w:p w14:paraId="45CE81F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24</w:t>
            </w:r>
          </w:p>
        </w:tc>
        <w:tc>
          <w:tcPr>
            <w:tcW w:w="0" w:type="auto"/>
            <w:shd w:val="clear" w:color="auto" w:fill="FFFFFF" w:themeFill="background1"/>
            <w:vAlign w:val="center"/>
          </w:tcPr>
          <w:p w14:paraId="1E5C2CF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56</w:t>
            </w:r>
          </w:p>
        </w:tc>
        <w:tc>
          <w:tcPr>
            <w:tcW w:w="0" w:type="auto"/>
            <w:vAlign w:val="center"/>
          </w:tcPr>
          <w:p w14:paraId="5135792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88</w:t>
            </w:r>
          </w:p>
        </w:tc>
        <w:tc>
          <w:tcPr>
            <w:tcW w:w="0" w:type="auto"/>
            <w:shd w:val="clear" w:color="auto" w:fill="92D050"/>
            <w:vAlign w:val="center"/>
          </w:tcPr>
          <w:p w14:paraId="0B750E28"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144</w:t>
            </w:r>
          </w:p>
        </w:tc>
        <w:tc>
          <w:tcPr>
            <w:tcW w:w="0" w:type="auto"/>
            <w:vAlign w:val="center"/>
          </w:tcPr>
          <w:p w14:paraId="24ACD13A"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176</w:t>
            </w:r>
          </w:p>
        </w:tc>
        <w:tc>
          <w:tcPr>
            <w:tcW w:w="0" w:type="auto"/>
            <w:vAlign w:val="center"/>
          </w:tcPr>
          <w:p w14:paraId="14E3567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208</w:t>
            </w:r>
          </w:p>
        </w:tc>
        <w:tc>
          <w:tcPr>
            <w:tcW w:w="0" w:type="auto"/>
            <w:vAlign w:val="center"/>
          </w:tcPr>
          <w:p w14:paraId="7079F0FE"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256</w:t>
            </w:r>
          </w:p>
        </w:tc>
        <w:tc>
          <w:tcPr>
            <w:tcW w:w="0" w:type="auto"/>
            <w:vAlign w:val="center"/>
          </w:tcPr>
          <w:p w14:paraId="111F3C9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344</w:t>
            </w:r>
          </w:p>
        </w:tc>
      </w:tr>
      <w:tr w:rsidR="00D021F5" w:rsidRPr="00D474A4" w14:paraId="7BD64A0C" w14:textId="77777777" w:rsidTr="00266D18">
        <w:trPr>
          <w:cantSplit/>
          <w:jc w:val="center"/>
        </w:trPr>
        <w:tc>
          <w:tcPr>
            <w:tcW w:w="652" w:type="dxa"/>
            <w:tcBorders>
              <w:right w:val="double" w:sz="4" w:space="0" w:color="auto"/>
            </w:tcBorders>
            <w:vAlign w:val="center"/>
          </w:tcPr>
          <w:p w14:paraId="70B39C37"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w:t>
            </w:r>
          </w:p>
        </w:tc>
        <w:tc>
          <w:tcPr>
            <w:tcW w:w="0" w:type="auto"/>
            <w:tcBorders>
              <w:left w:val="double" w:sz="4" w:space="0" w:color="auto"/>
            </w:tcBorders>
            <w:vAlign w:val="center"/>
          </w:tcPr>
          <w:p w14:paraId="357CED7B"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w:t>
            </w:r>
          </w:p>
        </w:tc>
        <w:tc>
          <w:tcPr>
            <w:tcW w:w="0" w:type="auto"/>
            <w:shd w:val="clear" w:color="auto" w:fill="FFFFFF" w:themeFill="background1"/>
            <w:vAlign w:val="center"/>
          </w:tcPr>
          <w:p w14:paraId="14AF5922"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72</w:t>
            </w:r>
          </w:p>
        </w:tc>
        <w:tc>
          <w:tcPr>
            <w:tcW w:w="0" w:type="auto"/>
            <w:vAlign w:val="center"/>
          </w:tcPr>
          <w:p w14:paraId="25FB31D7"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144</w:t>
            </w:r>
          </w:p>
        </w:tc>
        <w:tc>
          <w:tcPr>
            <w:tcW w:w="0" w:type="auto"/>
            <w:shd w:val="clear" w:color="auto" w:fill="92D050"/>
            <w:vAlign w:val="center"/>
          </w:tcPr>
          <w:p w14:paraId="30B3B95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176</w:t>
            </w:r>
          </w:p>
        </w:tc>
        <w:tc>
          <w:tcPr>
            <w:tcW w:w="0" w:type="auto"/>
            <w:vAlign w:val="center"/>
          </w:tcPr>
          <w:p w14:paraId="79D9BC81"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208</w:t>
            </w:r>
          </w:p>
        </w:tc>
        <w:tc>
          <w:tcPr>
            <w:tcW w:w="0" w:type="auto"/>
            <w:vAlign w:val="center"/>
          </w:tcPr>
          <w:p w14:paraId="31219DC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256</w:t>
            </w:r>
          </w:p>
        </w:tc>
        <w:tc>
          <w:tcPr>
            <w:tcW w:w="0" w:type="auto"/>
            <w:vAlign w:val="center"/>
          </w:tcPr>
          <w:p w14:paraId="71AE609C"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328</w:t>
            </w:r>
          </w:p>
        </w:tc>
        <w:tc>
          <w:tcPr>
            <w:tcW w:w="0" w:type="auto"/>
            <w:vAlign w:val="center"/>
          </w:tcPr>
          <w:p w14:paraId="49BD3CE7"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424</w:t>
            </w:r>
          </w:p>
        </w:tc>
      </w:tr>
      <w:tr w:rsidR="00D021F5" w:rsidRPr="00D474A4" w14:paraId="751D69C4" w14:textId="77777777" w:rsidTr="00266D18">
        <w:trPr>
          <w:cantSplit/>
          <w:jc w:val="center"/>
        </w:trPr>
        <w:tc>
          <w:tcPr>
            <w:tcW w:w="652" w:type="dxa"/>
            <w:tcBorders>
              <w:right w:val="double" w:sz="4" w:space="0" w:color="auto"/>
            </w:tcBorders>
            <w:vAlign w:val="center"/>
          </w:tcPr>
          <w:p w14:paraId="66E3B048"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w:t>
            </w:r>
          </w:p>
        </w:tc>
        <w:tc>
          <w:tcPr>
            <w:tcW w:w="0" w:type="auto"/>
            <w:tcBorders>
              <w:left w:val="double" w:sz="4" w:space="0" w:color="auto"/>
            </w:tcBorders>
            <w:vAlign w:val="center"/>
          </w:tcPr>
          <w:p w14:paraId="47EEB929"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40</w:t>
            </w:r>
          </w:p>
        </w:tc>
        <w:tc>
          <w:tcPr>
            <w:tcW w:w="0" w:type="auto"/>
            <w:shd w:val="clear" w:color="auto" w:fill="92D050"/>
            <w:vAlign w:val="center"/>
          </w:tcPr>
          <w:p w14:paraId="2C422F2A"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104</w:t>
            </w:r>
          </w:p>
        </w:tc>
        <w:tc>
          <w:tcPr>
            <w:tcW w:w="0" w:type="auto"/>
            <w:vAlign w:val="center"/>
          </w:tcPr>
          <w:p w14:paraId="02182CD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176</w:t>
            </w:r>
          </w:p>
        </w:tc>
        <w:tc>
          <w:tcPr>
            <w:tcW w:w="0" w:type="auto"/>
            <w:shd w:val="clear" w:color="auto" w:fill="92D050"/>
            <w:vAlign w:val="center"/>
          </w:tcPr>
          <w:p w14:paraId="747DBC26"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208</w:t>
            </w:r>
          </w:p>
        </w:tc>
        <w:tc>
          <w:tcPr>
            <w:tcW w:w="0" w:type="auto"/>
            <w:vAlign w:val="center"/>
          </w:tcPr>
          <w:p w14:paraId="16A801E9"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256</w:t>
            </w:r>
          </w:p>
        </w:tc>
        <w:tc>
          <w:tcPr>
            <w:tcW w:w="0" w:type="auto"/>
            <w:vAlign w:val="center"/>
          </w:tcPr>
          <w:p w14:paraId="465DF4A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328</w:t>
            </w:r>
          </w:p>
        </w:tc>
        <w:tc>
          <w:tcPr>
            <w:tcW w:w="0" w:type="auto"/>
            <w:vAlign w:val="center"/>
          </w:tcPr>
          <w:p w14:paraId="1D80710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440</w:t>
            </w:r>
          </w:p>
        </w:tc>
        <w:tc>
          <w:tcPr>
            <w:tcW w:w="0" w:type="auto"/>
            <w:vAlign w:val="center"/>
          </w:tcPr>
          <w:p w14:paraId="637E089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568</w:t>
            </w:r>
          </w:p>
        </w:tc>
      </w:tr>
      <w:tr w:rsidR="00D021F5" w:rsidRPr="00D474A4" w14:paraId="683D5635" w14:textId="77777777" w:rsidTr="00266D18">
        <w:trPr>
          <w:cantSplit/>
          <w:jc w:val="center"/>
        </w:trPr>
        <w:tc>
          <w:tcPr>
            <w:tcW w:w="652" w:type="dxa"/>
            <w:tcBorders>
              <w:right w:val="double" w:sz="4" w:space="0" w:color="auto"/>
            </w:tcBorders>
            <w:vAlign w:val="center"/>
          </w:tcPr>
          <w:p w14:paraId="046F7247"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w:t>
            </w:r>
          </w:p>
        </w:tc>
        <w:tc>
          <w:tcPr>
            <w:tcW w:w="0" w:type="auto"/>
            <w:tcBorders>
              <w:left w:val="double" w:sz="4" w:space="0" w:color="auto"/>
            </w:tcBorders>
            <w:vAlign w:val="center"/>
          </w:tcPr>
          <w:p w14:paraId="427FBAD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56</w:t>
            </w:r>
          </w:p>
        </w:tc>
        <w:tc>
          <w:tcPr>
            <w:tcW w:w="0" w:type="auto"/>
            <w:shd w:val="clear" w:color="auto" w:fill="92D050"/>
            <w:vAlign w:val="center"/>
          </w:tcPr>
          <w:p w14:paraId="392F10DC"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120</w:t>
            </w:r>
          </w:p>
        </w:tc>
        <w:tc>
          <w:tcPr>
            <w:tcW w:w="0" w:type="auto"/>
            <w:vAlign w:val="center"/>
          </w:tcPr>
          <w:p w14:paraId="5DA6AA7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208</w:t>
            </w:r>
          </w:p>
        </w:tc>
        <w:tc>
          <w:tcPr>
            <w:tcW w:w="0" w:type="auto"/>
            <w:shd w:val="clear" w:color="auto" w:fill="92D050"/>
            <w:vAlign w:val="center"/>
          </w:tcPr>
          <w:p w14:paraId="5DE5F882"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256</w:t>
            </w:r>
          </w:p>
        </w:tc>
        <w:tc>
          <w:tcPr>
            <w:tcW w:w="0" w:type="auto"/>
            <w:vAlign w:val="center"/>
          </w:tcPr>
          <w:p w14:paraId="5A7B814C"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328</w:t>
            </w:r>
          </w:p>
        </w:tc>
        <w:tc>
          <w:tcPr>
            <w:tcW w:w="0" w:type="auto"/>
            <w:vAlign w:val="center"/>
          </w:tcPr>
          <w:p w14:paraId="4F1C13EE"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408</w:t>
            </w:r>
          </w:p>
        </w:tc>
        <w:tc>
          <w:tcPr>
            <w:tcW w:w="0" w:type="auto"/>
            <w:vAlign w:val="center"/>
          </w:tcPr>
          <w:p w14:paraId="03356AB4"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552</w:t>
            </w:r>
          </w:p>
        </w:tc>
        <w:tc>
          <w:tcPr>
            <w:tcW w:w="0" w:type="auto"/>
            <w:vAlign w:val="center"/>
          </w:tcPr>
          <w:p w14:paraId="334B3BAE"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680</w:t>
            </w:r>
          </w:p>
        </w:tc>
      </w:tr>
      <w:tr w:rsidR="00D021F5" w:rsidRPr="00D474A4" w14:paraId="5DD77AB7" w14:textId="77777777" w:rsidTr="00266D18">
        <w:trPr>
          <w:cantSplit/>
          <w:jc w:val="center"/>
        </w:trPr>
        <w:tc>
          <w:tcPr>
            <w:tcW w:w="652" w:type="dxa"/>
            <w:tcBorders>
              <w:right w:val="double" w:sz="4" w:space="0" w:color="auto"/>
            </w:tcBorders>
            <w:vAlign w:val="center"/>
          </w:tcPr>
          <w:p w14:paraId="1421117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w:t>
            </w:r>
          </w:p>
        </w:tc>
        <w:tc>
          <w:tcPr>
            <w:tcW w:w="0" w:type="auto"/>
            <w:tcBorders>
              <w:left w:val="double" w:sz="4" w:space="0" w:color="auto"/>
            </w:tcBorders>
            <w:vAlign w:val="center"/>
          </w:tcPr>
          <w:p w14:paraId="53A8A0E8"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72</w:t>
            </w:r>
          </w:p>
        </w:tc>
        <w:tc>
          <w:tcPr>
            <w:tcW w:w="0" w:type="auto"/>
            <w:shd w:val="clear" w:color="auto" w:fill="92D050"/>
            <w:vAlign w:val="center"/>
          </w:tcPr>
          <w:p w14:paraId="0731BC7A"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144</w:t>
            </w:r>
          </w:p>
        </w:tc>
        <w:tc>
          <w:tcPr>
            <w:tcW w:w="0" w:type="auto"/>
            <w:vAlign w:val="center"/>
          </w:tcPr>
          <w:p w14:paraId="1A183FC8"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224</w:t>
            </w:r>
          </w:p>
        </w:tc>
        <w:tc>
          <w:tcPr>
            <w:tcW w:w="0" w:type="auto"/>
            <w:shd w:val="clear" w:color="auto" w:fill="92D050"/>
            <w:vAlign w:val="center"/>
          </w:tcPr>
          <w:p w14:paraId="2F539C9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328</w:t>
            </w:r>
          </w:p>
        </w:tc>
        <w:tc>
          <w:tcPr>
            <w:tcW w:w="0" w:type="auto"/>
            <w:vAlign w:val="center"/>
          </w:tcPr>
          <w:p w14:paraId="35AC45B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424</w:t>
            </w:r>
          </w:p>
        </w:tc>
        <w:tc>
          <w:tcPr>
            <w:tcW w:w="0" w:type="auto"/>
            <w:vAlign w:val="center"/>
          </w:tcPr>
          <w:p w14:paraId="2CFC7CE4"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504</w:t>
            </w:r>
          </w:p>
        </w:tc>
        <w:tc>
          <w:tcPr>
            <w:tcW w:w="0" w:type="auto"/>
            <w:vAlign w:val="center"/>
          </w:tcPr>
          <w:p w14:paraId="6D4FFBC2"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680</w:t>
            </w:r>
          </w:p>
        </w:tc>
        <w:tc>
          <w:tcPr>
            <w:tcW w:w="0" w:type="auto"/>
            <w:vAlign w:val="center"/>
          </w:tcPr>
          <w:p w14:paraId="307A45E0"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872</w:t>
            </w:r>
          </w:p>
        </w:tc>
      </w:tr>
      <w:tr w:rsidR="00D021F5" w:rsidRPr="00D474A4" w14:paraId="66927E45" w14:textId="77777777" w:rsidTr="00266D18">
        <w:trPr>
          <w:cantSplit/>
          <w:jc w:val="center"/>
        </w:trPr>
        <w:tc>
          <w:tcPr>
            <w:tcW w:w="652" w:type="dxa"/>
            <w:tcBorders>
              <w:right w:val="double" w:sz="4" w:space="0" w:color="auto"/>
            </w:tcBorders>
            <w:vAlign w:val="center"/>
          </w:tcPr>
          <w:p w14:paraId="2E8B9E3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6</w:t>
            </w:r>
          </w:p>
        </w:tc>
        <w:tc>
          <w:tcPr>
            <w:tcW w:w="0" w:type="auto"/>
            <w:tcBorders>
              <w:left w:val="double" w:sz="4" w:space="0" w:color="auto"/>
            </w:tcBorders>
            <w:vAlign w:val="center"/>
          </w:tcPr>
          <w:p w14:paraId="3D42693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88</w:t>
            </w:r>
          </w:p>
        </w:tc>
        <w:tc>
          <w:tcPr>
            <w:tcW w:w="0" w:type="auto"/>
            <w:shd w:val="clear" w:color="auto" w:fill="92D050"/>
            <w:vAlign w:val="center"/>
          </w:tcPr>
          <w:p w14:paraId="37CC5C9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176</w:t>
            </w:r>
          </w:p>
        </w:tc>
        <w:tc>
          <w:tcPr>
            <w:tcW w:w="0" w:type="auto"/>
            <w:vAlign w:val="center"/>
          </w:tcPr>
          <w:p w14:paraId="360A0539"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256</w:t>
            </w:r>
          </w:p>
        </w:tc>
        <w:tc>
          <w:tcPr>
            <w:tcW w:w="0" w:type="auto"/>
            <w:shd w:val="clear" w:color="auto" w:fill="92D050"/>
            <w:vAlign w:val="center"/>
          </w:tcPr>
          <w:p w14:paraId="39771DCB"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392</w:t>
            </w:r>
          </w:p>
        </w:tc>
        <w:tc>
          <w:tcPr>
            <w:tcW w:w="0" w:type="auto"/>
            <w:vAlign w:val="center"/>
          </w:tcPr>
          <w:p w14:paraId="29BED687"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504</w:t>
            </w:r>
          </w:p>
        </w:tc>
        <w:tc>
          <w:tcPr>
            <w:tcW w:w="0" w:type="auto"/>
            <w:vAlign w:val="center"/>
          </w:tcPr>
          <w:p w14:paraId="1938D47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600</w:t>
            </w:r>
          </w:p>
        </w:tc>
        <w:tc>
          <w:tcPr>
            <w:tcW w:w="0" w:type="auto"/>
            <w:vAlign w:val="center"/>
          </w:tcPr>
          <w:p w14:paraId="343B570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808</w:t>
            </w:r>
          </w:p>
        </w:tc>
        <w:tc>
          <w:tcPr>
            <w:tcW w:w="0" w:type="auto"/>
            <w:vAlign w:val="center"/>
          </w:tcPr>
          <w:p w14:paraId="6387AA0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1000</w:t>
            </w:r>
          </w:p>
        </w:tc>
      </w:tr>
      <w:tr w:rsidR="00D021F5" w:rsidRPr="00D474A4" w14:paraId="21624BC9" w14:textId="77777777" w:rsidTr="00266D18">
        <w:trPr>
          <w:cantSplit/>
          <w:jc w:val="center"/>
        </w:trPr>
        <w:tc>
          <w:tcPr>
            <w:tcW w:w="652" w:type="dxa"/>
            <w:tcBorders>
              <w:right w:val="double" w:sz="4" w:space="0" w:color="auto"/>
            </w:tcBorders>
            <w:vAlign w:val="center"/>
          </w:tcPr>
          <w:p w14:paraId="1D0311F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7</w:t>
            </w:r>
          </w:p>
        </w:tc>
        <w:tc>
          <w:tcPr>
            <w:tcW w:w="0" w:type="auto"/>
            <w:tcBorders>
              <w:left w:val="double" w:sz="4" w:space="0" w:color="auto"/>
            </w:tcBorders>
            <w:shd w:val="clear" w:color="auto" w:fill="92D050"/>
            <w:vAlign w:val="center"/>
          </w:tcPr>
          <w:p w14:paraId="19D4A54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104</w:t>
            </w:r>
          </w:p>
        </w:tc>
        <w:tc>
          <w:tcPr>
            <w:tcW w:w="0" w:type="auto"/>
            <w:shd w:val="clear" w:color="auto" w:fill="92D050"/>
            <w:vAlign w:val="center"/>
          </w:tcPr>
          <w:p w14:paraId="0DD50390"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224</w:t>
            </w:r>
          </w:p>
        </w:tc>
        <w:tc>
          <w:tcPr>
            <w:tcW w:w="0" w:type="auto"/>
            <w:vAlign w:val="center"/>
          </w:tcPr>
          <w:p w14:paraId="3FF66755"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328</w:t>
            </w:r>
          </w:p>
        </w:tc>
        <w:tc>
          <w:tcPr>
            <w:tcW w:w="0" w:type="auto"/>
            <w:shd w:val="clear" w:color="auto" w:fill="92D050"/>
            <w:vAlign w:val="center"/>
          </w:tcPr>
          <w:p w14:paraId="6AE6EE4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472</w:t>
            </w:r>
          </w:p>
        </w:tc>
        <w:tc>
          <w:tcPr>
            <w:tcW w:w="0" w:type="auto"/>
            <w:vAlign w:val="center"/>
          </w:tcPr>
          <w:p w14:paraId="3851430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584</w:t>
            </w:r>
          </w:p>
        </w:tc>
        <w:tc>
          <w:tcPr>
            <w:tcW w:w="0" w:type="auto"/>
            <w:vAlign w:val="center"/>
          </w:tcPr>
          <w:p w14:paraId="20849CB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712</w:t>
            </w:r>
          </w:p>
        </w:tc>
        <w:tc>
          <w:tcPr>
            <w:tcW w:w="0" w:type="auto"/>
            <w:vAlign w:val="center"/>
          </w:tcPr>
          <w:p w14:paraId="1A7DBF8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1000</w:t>
            </w:r>
          </w:p>
        </w:tc>
        <w:tc>
          <w:tcPr>
            <w:tcW w:w="0" w:type="auto"/>
            <w:vAlign w:val="center"/>
          </w:tcPr>
          <w:p w14:paraId="652A433C"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1224</w:t>
            </w:r>
          </w:p>
        </w:tc>
      </w:tr>
      <w:tr w:rsidR="00D021F5" w:rsidRPr="00D474A4" w14:paraId="0D94047D" w14:textId="77777777" w:rsidTr="00266D18">
        <w:trPr>
          <w:cantSplit/>
          <w:jc w:val="center"/>
        </w:trPr>
        <w:tc>
          <w:tcPr>
            <w:tcW w:w="652" w:type="dxa"/>
            <w:tcBorders>
              <w:right w:val="double" w:sz="4" w:space="0" w:color="auto"/>
            </w:tcBorders>
            <w:vAlign w:val="center"/>
          </w:tcPr>
          <w:p w14:paraId="53022294"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w:t>
            </w:r>
          </w:p>
        </w:tc>
        <w:tc>
          <w:tcPr>
            <w:tcW w:w="0" w:type="auto"/>
            <w:tcBorders>
              <w:left w:val="double" w:sz="4" w:space="0" w:color="auto"/>
            </w:tcBorders>
            <w:shd w:val="clear" w:color="auto" w:fill="92D050"/>
            <w:vAlign w:val="center"/>
          </w:tcPr>
          <w:p w14:paraId="13F5695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120</w:t>
            </w:r>
          </w:p>
        </w:tc>
        <w:tc>
          <w:tcPr>
            <w:tcW w:w="0" w:type="auto"/>
            <w:shd w:val="clear" w:color="auto" w:fill="92D050"/>
            <w:vAlign w:val="center"/>
          </w:tcPr>
          <w:p w14:paraId="48D65BA9"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256</w:t>
            </w:r>
          </w:p>
        </w:tc>
        <w:tc>
          <w:tcPr>
            <w:tcW w:w="0" w:type="auto"/>
            <w:vAlign w:val="center"/>
          </w:tcPr>
          <w:p w14:paraId="6287394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392</w:t>
            </w:r>
          </w:p>
        </w:tc>
        <w:tc>
          <w:tcPr>
            <w:tcW w:w="0" w:type="auto"/>
            <w:shd w:val="clear" w:color="auto" w:fill="92D050"/>
            <w:vAlign w:val="center"/>
          </w:tcPr>
          <w:p w14:paraId="78AE8082"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536</w:t>
            </w:r>
          </w:p>
        </w:tc>
        <w:tc>
          <w:tcPr>
            <w:tcW w:w="0" w:type="auto"/>
            <w:vAlign w:val="center"/>
          </w:tcPr>
          <w:p w14:paraId="5985023F"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680</w:t>
            </w:r>
          </w:p>
        </w:tc>
        <w:tc>
          <w:tcPr>
            <w:tcW w:w="0" w:type="auto"/>
            <w:vAlign w:val="center"/>
          </w:tcPr>
          <w:p w14:paraId="5EB41103"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808</w:t>
            </w:r>
          </w:p>
        </w:tc>
        <w:tc>
          <w:tcPr>
            <w:tcW w:w="0" w:type="auto"/>
            <w:vAlign w:val="center"/>
          </w:tcPr>
          <w:p w14:paraId="3CFD9009"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hAnsi="Arial" w:cs="Arial"/>
                <w:sz w:val="16"/>
                <w:szCs w:val="16"/>
              </w:rPr>
              <w:t xml:space="preserve">1096 </w:t>
            </w:r>
          </w:p>
        </w:tc>
        <w:tc>
          <w:tcPr>
            <w:tcW w:w="0" w:type="auto"/>
            <w:vAlign w:val="center"/>
          </w:tcPr>
          <w:p w14:paraId="668B6AFB"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hAnsi="Arial" w:cs="Arial"/>
                <w:sz w:val="16"/>
                <w:szCs w:val="16"/>
              </w:rPr>
              <w:t xml:space="preserve">1384 </w:t>
            </w:r>
          </w:p>
        </w:tc>
      </w:tr>
      <w:tr w:rsidR="00D021F5" w:rsidRPr="00D474A4" w14:paraId="10DAA188" w14:textId="77777777" w:rsidTr="00266D18">
        <w:trPr>
          <w:cantSplit/>
          <w:jc w:val="center"/>
        </w:trPr>
        <w:tc>
          <w:tcPr>
            <w:tcW w:w="652" w:type="dxa"/>
            <w:tcBorders>
              <w:right w:val="double" w:sz="4" w:space="0" w:color="auto"/>
            </w:tcBorders>
            <w:vAlign w:val="center"/>
          </w:tcPr>
          <w:p w14:paraId="027CF912"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9</w:t>
            </w:r>
          </w:p>
        </w:tc>
        <w:tc>
          <w:tcPr>
            <w:tcW w:w="0" w:type="auto"/>
            <w:tcBorders>
              <w:left w:val="double" w:sz="4" w:space="0" w:color="auto"/>
            </w:tcBorders>
            <w:shd w:val="clear" w:color="auto" w:fill="92D050"/>
            <w:vAlign w:val="center"/>
          </w:tcPr>
          <w:p w14:paraId="0F6BC9DC"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136</w:t>
            </w:r>
          </w:p>
        </w:tc>
        <w:tc>
          <w:tcPr>
            <w:tcW w:w="0" w:type="auto"/>
            <w:shd w:val="clear" w:color="auto" w:fill="92D050"/>
            <w:vAlign w:val="center"/>
          </w:tcPr>
          <w:p w14:paraId="352BB7BE"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296</w:t>
            </w:r>
          </w:p>
        </w:tc>
        <w:tc>
          <w:tcPr>
            <w:tcW w:w="0" w:type="auto"/>
            <w:vAlign w:val="center"/>
          </w:tcPr>
          <w:p w14:paraId="6934D50E"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456</w:t>
            </w:r>
          </w:p>
        </w:tc>
        <w:tc>
          <w:tcPr>
            <w:tcW w:w="0" w:type="auto"/>
            <w:vAlign w:val="center"/>
          </w:tcPr>
          <w:p w14:paraId="2ADE5C8B"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616</w:t>
            </w:r>
          </w:p>
        </w:tc>
        <w:tc>
          <w:tcPr>
            <w:tcW w:w="0" w:type="auto"/>
            <w:vAlign w:val="center"/>
          </w:tcPr>
          <w:p w14:paraId="2F910DE6"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776</w:t>
            </w:r>
          </w:p>
        </w:tc>
        <w:tc>
          <w:tcPr>
            <w:tcW w:w="0" w:type="auto"/>
            <w:vAlign w:val="center"/>
          </w:tcPr>
          <w:p w14:paraId="6ACEFC61"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936</w:t>
            </w:r>
          </w:p>
        </w:tc>
        <w:tc>
          <w:tcPr>
            <w:tcW w:w="0" w:type="auto"/>
            <w:vAlign w:val="center"/>
          </w:tcPr>
          <w:p w14:paraId="21B50E8D"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hAnsi="Arial" w:cs="Arial"/>
                <w:sz w:val="16"/>
                <w:szCs w:val="16"/>
              </w:rPr>
              <w:t xml:space="preserve">1256 </w:t>
            </w:r>
          </w:p>
        </w:tc>
        <w:tc>
          <w:tcPr>
            <w:tcW w:w="0" w:type="auto"/>
            <w:vAlign w:val="center"/>
          </w:tcPr>
          <w:p w14:paraId="39FBEDB2"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hAnsi="Arial" w:cs="Arial"/>
                <w:sz w:val="16"/>
                <w:szCs w:val="16"/>
              </w:rPr>
              <w:t xml:space="preserve">1544 </w:t>
            </w:r>
          </w:p>
        </w:tc>
      </w:tr>
      <w:tr w:rsidR="00D021F5" w:rsidRPr="00D474A4" w14:paraId="59B88CE9" w14:textId="77777777" w:rsidTr="00266D18">
        <w:trPr>
          <w:cantSplit/>
          <w:jc w:val="center"/>
        </w:trPr>
        <w:tc>
          <w:tcPr>
            <w:tcW w:w="652" w:type="dxa"/>
            <w:tcBorders>
              <w:right w:val="double" w:sz="4" w:space="0" w:color="auto"/>
            </w:tcBorders>
            <w:vAlign w:val="center"/>
          </w:tcPr>
          <w:p w14:paraId="2E73860B"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10</w:t>
            </w:r>
          </w:p>
        </w:tc>
        <w:tc>
          <w:tcPr>
            <w:tcW w:w="0" w:type="auto"/>
            <w:tcBorders>
              <w:left w:val="double" w:sz="4" w:space="0" w:color="auto"/>
            </w:tcBorders>
            <w:shd w:val="clear" w:color="auto" w:fill="92D050"/>
            <w:vAlign w:val="center"/>
          </w:tcPr>
          <w:p w14:paraId="20EA3136"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144</w:t>
            </w:r>
          </w:p>
        </w:tc>
        <w:tc>
          <w:tcPr>
            <w:tcW w:w="0" w:type="auto"/>
            <w:shd w:val="clear" w:color="auto" w:fill="92D050"/>
            <w:vAlign w:val="center"/>
          </w:tcPr>
          <w:p w14:paraId="536E9698"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328</w:t>
            </w:r>
          </w:p>
        </w:tc>
        <w:tc>
          <w:tcPr>
            <w:tcW w:w="0" w:type="auto"/>
            <w:vAlign w:val="center"/>
          </w:tcPr>
          <w:p w14:paraId="549424FA"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504</w:t>
            </w:r>
          </w:p>
        </w:tc>
        <w:tc>
          <w:tcPr>
            <w:tcW w:w="0" w:type="auto"/>
            <w:vAlign w:val="center"/>
          </w:tcPr>
          <w:p w14:paraId="525B69E7"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680</w:t>
            </w:r>
          </w:p>
        </w:tc>
        <w:tc>
          <w:tcPr>
            <w:tcW w:w="0" w:type="auto"/>
            <w:vAlign w:val="center"/>
          </w:tcPr>
          <w:p w14:paraId="17FAB004"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872</w:t>
            </w:r>
          </w:p>
        </w:tc>
        <w:tc>
          <w:tcPr>
            <w:tcW w:w="0" w:type="auto"/>
            <w:vAlign w:val="center"/>
          </w:tcPr>
          <w:p w14:paraId="073F4EEA"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eastAsia="Times New Roman" w:hAnsi="Arial" w:cs="Arial"/>
                <w:sz w:val="16"/>
                <w:szCs w:val="16"/>
                <w:lang w:eastAsia="en-US"/>
              </w:rPr>
              <w:t>1000</w:t>
            </w:r>
          </w:p>
        </w:tc>
        <w:tc>
          <w:tcPr>
            <w:tcW w:w="0" w:type="auto"/>
            <w:vAlign w:val="center"/>
          </w:tcPr>
          <w:p w14:paraId="22C32919"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hAnsi="Arial" w:cs="Arial"/>
                <w:sz w:val="16"/>
                <w:szCs w:val="16"/>
              </w:rPr>
              <w:t xml:space="preserve">1384 </w:t>
            </w:r>
          </w:p>
        </w:tc>
        <w:tc>
          <w:tcPr>
            <w:tcW w:w="0" w:type="auto"/>
            <w:vAlign w:val="center"/>
          </w:tcPr>
          <w:p w14:paraId="340C5F80" w14:textId="77777777" w:rsidR="00D021F5" w:rsidRPr="00D474A4" w:rsidRDefault="00D021F5" w:rsidP="009C140F">
            <w:pPr>
              <w:pStyle w:val="BodyText"/>
              <w:spacing w:after="0"/>
              <w:jc w:val="center"/>
              <w:rPr>
                <w:rFonts w:ascii="Arial" w:eastAsia="Times New Roman" w:hAnsi="Arial" w:cs="Arial"/>
                <w:sz w:val="16"/>
                <w:szCs w:val="16"/>
                <w:lang w:eastAsia="en-US"/>
              </w:rPr>
            </w:pPr>
            <w:r w:rsidRPr="00D474A4">
              <w:rPr>
                <w:rFonts w:ascii="Arial" w:hAnsi="Arial" w:cs="Arial"/>
                <w:sz w:val="16"/>
                <w:szCs w:val="16"/>
              </w:rPr>
              <w:t xml:space="preserve">1736 </w:t>
            </w:r>
          </w:p>
        </w:tc>
      </w:tr>
      <w:tr w:rsidR="00D021F5" w:rsidRPr="00D474A4" w14:paraId="797653A5" w14:textId="77777777" w:rsidTr="00872BFA">
        <w:trPr>
          <w:cantSplit/>
          <w:jc w:val="center"/>
        </w:trPr>
        <w:tc>
          <w:tcPr>
            <w:tcW w:w="652" w:type="dxa"/>
            <w:tcBorders>
              <w:right w:val="double" w:sz="4" w:space="0" w:color="auto"/>
            </w:tcBorders>
            <w:vAlign w:val="center"/>
          </w:tcPr>
          <w:p w14:paraId="1802B790"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11</w:t>
            </w:r>
          </w:p>
        </w:tc>
        <w:tc>
          <w:tcPr>
            <w:tcW w:w="0" w:type="auto"/>
            <w:tcBorders>
              <w:left w:val="double" w:sz="4" w:space="0" w:color="auto"/>
            </w:tcBorders>
            <w:shd w:val="clear" w:color="auto" w:fill="C5E0B3" w:themeFill="accent6" w:themeFillTint="66"/>
            <w:vAlign w:val="center"/>
          </w:tcPr>
          <w:p w14:paraId="3B48DEE3"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176</w:t>
            </w:r>
          </w:p>
        </w:tc>
        <w:tc>
          <w:tcPr>
            <w:tcW w:w="0" w:type="auto"/>
            <w:shd w:val="clear" w:color="auto" w:fill="C5E0B3" w:themeFill="accent6" w:themeFillTint="66"/>
            <w:vAlign w:val="center"/>
          </w:tcPr>
          <w:p w14:paraId="759B808E"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376</w:t>
            </w:r>
          </w:p>
        </w:tc>
        <w:tc>
          <w:tcPr>
            <w:tcW w:w="0" w:type="auto"/>
            <w:vAlign w:val="center"/>
          </w:tcPr>
          <w:p w14:paraId="699FBC79"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584</w:t>
            </w:r>
          </w:p>
        </w:tc>
        <w:tc>
          <w:tcPr>
            <w:tcW w:w="0" w:type="auto"/>
            <w:vAlign w:val="center"/>
          </w:tcPr>
          <w:p w14:paraId="300E5596"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776</w:t>
            </w:r>
          </w:p>
        </w:tc>
        <w:tc>
          <w:tcPr>
            <w:tcW w:w="0" w:type="auto"/>
            <w:vAlign w:val="center"/>
          </w:tcPr>
          <w:p w14:paraId="30F616FD"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1000</w:t>
            </w:r>
          </w:p>
        </w:tc>
        <w:tc>
          <w:tcPr>
            <w:tcW w:w="0" w:type="auto"/>
            <w:vAlign w:val="center"/>
          </w:tcPr>
          <w:p w14:paraId="6BDCA3ED"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1192</w:t>
            </w:r>
          </w:p>
        </w:tc>
        <w:tc>
          <w:tcPr>
            <w:tcW w:w="0" w:type="auto"/>
            <w:vAlign w:val="center"/>
          </w:tcPr>
          <w:p w14:paraId="0A89A7E6"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hAnsi="Arial" w:cs="Arial"/>
                <w:color w:val="808080" w:themeColor="background1" w:themeShade="80"/>
                <w:sz w:val="16"/>
                <w:szCs w:val="16"/>
              </w:rPr>
              <w:t xml:space="preserve">1608 </w:t>
            </w:r>
          </w:p>
        </w:tc>
        <w:tc>
          <w:tcPr>
            <w:tcW w:w="0" w:type="auto"/>
            <w:vAlign w:val="center"/>
          </w:tcPr>
          <w:p w14:paraId="5DFACC23"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hAnsi="Arial" w:cs="Arial"/>
                <w:color w:val="808080" w:themeColor="background1" w:themeShade="80"/>
                <w:sz w:val="16"/>
                <w:szCs w:val="16"/>
              </w:rPr>
              <w:t xml:space="preserve">2024 </w:t>
            </w:r>
          </w:p>
        </w:tc>
      </w:tr>
      <w:tr w:rsidR="00D021F5" w:rsidRPr="00D474A4" w14:paraId="3CEBD293" w14:textId="77777777" w:rsidTr="00872BFA">
        <w:trPr>
          <w:cantSplit/>
          <w:jc w:val="center"/>
        </w:trPr>
        <w:tc>
          <w:tcPr>
            <w:tcW w:w="652" w:type="dxa"/>
            <w:tcBorders>
              <w:right w:val="double" w:sz="4" w:space="0" w:color="auto"/>
            </w:tcBorders>
            <w:vAlign w:val="center"/>
          </w:tcPr>
          <w:p w14:paraId="4B73E796"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12</w:t>
            </w:r>
          </w:p>
        </w:tc>
        <w:tc>
          <w:tcPr>
            <w:tcW w:w="0" w:type="auto"/>
            <w:tcBorders>
              <w:left w:val="double" w:sz="4" w:space="0" w:color="auto"/>
            </w:tcBorders>
            <w:shd w:val="clear" w:color="auto" w:fill="C5E0B3" w:themeFill="accent6" w:themeFillTint="66"/>
            <w:vAlign w:val="center"/>
          </w:tcPr>
          <w:p w14:paraId="38884F11"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208</w:t>
            </w:r>
          </w:p>
        </w:tc>
        <w:tc>
          <w:tcPr>
            <w:tcW w:w="0" w:type="auto"/>
            <w:shd w:val="clear" w:color="auto" w:fill="C5E0B3" w:themeFill="accent6" w:themeFillTint="66"/>
            <w:vAlign w:val="center"/>
          </w:tcPr>
          <w:p w14:paraId="604E1664"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440</w:t>
            </w:r>
          </w:p>
        </w:tc>
        <w:tc>
          <w:tcPr>
            <w:tcW w:w="0" w:type="auto"/>
            <w:vAlign w:val="center"/>
          </w:tcPr>
          <w:p w14:paraId="2EBDE4A7"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680</w:t>
            </w:r>
          </w:p>
        </w:tc>
        <w:tc>
          <w:tcPr>
            <w:tcW w:w="0" w:type="auto"/>
            <w:vAlign w:val="center"/>
          </w:tcPr>
          <w:p w14:paraId="45F9AAD7"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1000</w:t>
            </w:r>
          </w:p>
        </w:tc>
        <w:tc>
          <w:tcPr>
            <w:tcW w:w="0" w:type="auto"/>
            <w:vAlign w:val="center"/>
          </w:tcPr>
          <w:p w14:paraId="161BE196"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1128</w:t>
            </w:r>
          </w:p>
        </w:tc>
        <w:tc>
          <w:tcPr>
            <w:tcW w:w="0" w:type="auto"/>
            <w:vAlign w:val="center"/>
          </w:tcPr>
          <w:p w14:paraId="46A9E50C"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hAnsi="Arial" w:cs="Arial"/>
                <w:color w:val="808080" w:themeColor="background1" w:themeShade="80"/>
                <w:sz w:val="16"/>
                <w:szCs w:val="16"/>
              </w:rPr>
              <w:t xml:space="preserve">1352 </w:t>
            </w:r>
          </w:p>
        </w:tc>
        <w:tc>
          <w:tcPr>
            <w:tcW w:w="0" w:type="auto"/>
            <w:vAlign w:val="center"/>
          </w:tcPr>
          <w:p w14:paraId="7EC4E7FB"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hAnsi="Arial" w:cs="Arial"/>
                <w:color w:val="808080" w:themeColor="background1" w:themeShade="80"/>
                <w:sz w:val="16"/>
                <w:szCs w:val="16"/>
              </w:rPr>
              <w:t xml:space="preserve">1800 </w:t>
            </w:r>
          </w:p>
        </w:tc>
        <w:tc>
          <w:tcPr>
            <w:tcW w:w="0" w:type="auto"/>
            <w:vAlign w:val="center"/>
          </w:tcPr>
          <w:p w14:paraId="6304743A"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hAnsi="Arial" w:cs="Arial"/>
                <w:color w:val="808080" w:themeColor="background1" w:themeShade="80"/>
                <w:sz w:val="16"/>
                <w:szCs w:val="16"/>
              </w:rPr>
              <w:t xml:space="preserve">2280 </w:t>
            </w:r>
          </w:p>
        </w:tc>
      </w:tr>
      <w:tr w:rsidR="00D021F5" w:rsidRPr="00D474A4" w14:paraId="78EE2841"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DFA34C2"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C5E0B3" w:themeFill="accent6" w:themeFillTint="66"/>
            <w:vAlign w:val="center"/>
          </w:tcPr>
          <w:p w14:paraId="42C6CAC5"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F5DCEAB"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CCE4D90"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182662E"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296B686"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6AE4F4EA"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C94B039"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F396BED" w14:textId="77777777" w:rsidR="00D021F5" w:rsidRPr="00872BFA" w:rsidRDefault="00D021F5" w:rsidP="009C140F">
            <w:pPr>
              <w:pStyle w:val="BodyText"/>
              <w:spacing w:after="0"/>
              <w:jc w:val="center"/>
              <w:rPr>
                <w:rFonts w:ascii="Arial" w:eastAsia="Times New Roman" w:hAnsi="Arial" w:cs="Arial"/>
                <w:color w:val="808080" w:themeColor="background1" w:themeShade="80"/>
                <w:sz w:val="16"/>
                <w:szCs w:val="16"/>
                <w:lang w:eastAsia="en-US"/>
              </w:rPr>
            </w:pPr>
            <w:r w:rsidRPr="00872BFA">
              <w:rPr>
                <w:rFonts w:ascii="Arial" w:eastAsia="Times New Roman" w:hAnsi="Arial" w:cs="Arial"/>
                <w:color w:val="808080" w:themeColor="background1" w:themeShade="80"/>
                <w:sz w:val="16"/>
                <w:szCs w:val="16"/>
                <w:lang w:eastAsia="en-US"/>
              </w:rPr>
              <w:t xml:space="preserve">2536 </w:t>
            </w:r>
          </w:p>
        </w:tc>
      </w:tr>
      <w:tr w:rsidR="00D021F5" w:rsidRPr="00D474A4" w14:paraId="30BD9DBC"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638B388D"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6F056BA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FF3411"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7D40B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28DD2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CB9539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1416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C80B89"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6F7E82"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2280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D54FEBF"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r w:rsidR="00D021F5" w:rsidRPr="00D474A4" w14:paraId="25AA0F79"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5590B0D"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7409DA6F"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280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0DBB5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D93C3E"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E8FA7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DDFFFF"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B2C62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67E0CB"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2472</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6278870"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r w:rsidR="00D021F5" w:rsidRPr="00D474A4" w14:paraId="13C4B39E"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0820662F"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5DFCC8A7"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5AA959F"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632</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3ABE44"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968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A217D0"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7849A0"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1608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D4868"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1928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BF89FB"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1D57F9"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r w:rsidR="00D021F5" w:rsidRPr="00D474A4" w14:paraId="6078FA7B"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C2B64CC"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27C6F35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336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72864F"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696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974A88"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1064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132856"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FF386C"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8243E28"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7163D8"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100ABD"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r w:rsidR="00D021F5" w:rsidRPr="00D474A4" w14:paraId="2B299528"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1C2E35CD"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33D2A947"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B4DE4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C07A06"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1160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F161A69"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000D01"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1992</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2FFB78D"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319468"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17411C"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r w:rsidR="00D021F5" w:rsidRPr="00D474A4" w14:paraId="01DD1399"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54BEC08"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lastRenderedPageBreak/>
              <w:t>19</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7CAADA3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81DAED"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DB88E71"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1288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3D3E7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917A7F"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15473C"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75A8E42"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8103C10"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r w:rsidR="00D021F5" w:rsidRPr="00D474A4" w14:paraId="05E43E00"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194589A2"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1BBDD669"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D73A5B"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E6A87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1384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D91320"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0BF9A2E"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8A8B6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2230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D72647"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r w:rsidR="00D021F5" w:rsidRPr="00D474A4" w14:paraId="52BFCF2A" w14:textId="77777777" w:rsidTr="00872BFA">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202B2F10" w14:textId="77777777" w:rsidR="00D021F5" w:rsidRPr="00872BFA" w:rsidRDefault="00D021F5" w:rsidP="009C140F">
            <w:pPr>
              <w:pStyle w:val="BodyText"/>
              <w:spacing w:after="0"/>
              <w:jc w:val="center"/>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shd w:val="clear" w:color="auto" w:fill="E7E6E6" w:themeFill="background2"/>
            <w:vAlign w:val="center"/>
          </w:tcPr>
          <w:p w14:paraId="33B940F8"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488</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4FE40DC"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0B1ECD"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1480</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A96103"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rPr>
            </w:pPr>
            <w:r w:rsidRPr="00872BFA">
              <w:rPr>
                <w:rFonts w:ascii="Arial" w:eastAsia="Times New Roman" w:hAnsi="Arial" w:cs="Arial"/>
                <w:color w:val="A6A6A6" w:themeColor="background1" w:themeShade="A6"/>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EFB6EF5"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r w:rsidRPr="00872BFA">
              <w:rPr>
                <w:rFonts w:ascii="Arial" w:eastAsia="Times New Roman" w:hAnsi="Arial" w:cs="Arial"/>
                <w:color w:val="A6A6A6" w:themeColor="background1" w:themeShade="A6"/>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DC6FB1"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9B5A61A"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8B21441" w14:textId="77777777" w:rsidR="00D021F5" w:rsidRPr="00872BFA" w:rsidRDefault="00D021F5" w:rsidP="009C140F">
            <w:pPr>
              <w:pStyle w:val="BodyText"/>
              <w:spacing w:after="0"/>
              <w:rPr>
                <w:rFonts w:ascii="Arial" w:eastAsia="Times New Roman" w:hAnsi="Arial" w:cs="Arial"/>
                <w:color w:val="A6A6A6" w:themeColor="background1" w:themeShade="A6"/>
                <w:sz w:val="16"/>
                <w:szCs w:val="16"/>
                <w:lang w:eastAsia="en-US"/>
              </w:rPr>
            </w:pPr>
          </w:p>
        </w:tc>
      </w:tr>
    </w:tbl>
    <w:p w14:paraId="3DB3D076" w14:textId="77777777" w:rsidR="00D021F5" w:rsidRPr="00D474A4" w:rsidRDefault="00D021F5" w:rsidP="00695CFE">
      <w:pPr>
        <w:autoSpaceDE w:val="0"/>
        <w:autoSpaceDN w:val="0"/>
        <w:adjustRightInd w:val="0"/>
        <w:snapToGrid w:val="0"/>
        <w:spacing w:after="120"/>
        <w:jc w:val="both"/>
        <w:rPr>
          <w:rFonts w:ascii="Arial" w:eastAsia="DengXian" w:hAnsi="Arial" w:cs="Arial"/>
          <w:lang w:eastAsia="zh-CN"/>
        </w:rPr>
      </w:pPr>
    </w:p>
    <w:p w14:paraId="620AB111" w14:textId="77777777" w:rsidR="00D021F5" w:rsidRPr="00D474A4" w:rsidRDefault="00D021F5" w:rsidP="00695CFE">
      <w:pPr>
        <w:autoSpaceDE w:val="0"/>
        <w:autoSpaceDN w:val="0"/>
        <w:adjustRightInd w:val="0"/>
        <w:snapToGrid w:val="0"/>
        <w:spacing w:after="120"/>
        <w:jc w:val="both"/>
        <w:rPr>
          <w:rFonts w:ascii="Arial" w:eastAsia="DengXian" w:hAnsi="Arial" w:cs="Arial"/>
          <w:lang w:eastAsia="zh-CN"/>
        </w:rPr>
      </w:pPr>
    </w:p>
    <w:p w14:paraId="7E128428" w14:textId="3252FAE2" w:rsidR="00347EF2" w:rsidRPr="00D474A4" w:rsidRDefault="00E7631E" w:rsidP="00E7631E">
      <w:pPr>
        <w:autoSpaceDE w:val="0"/>
        <w:autoSpaceDN w:val="0"/>
        <w:adjustRightInd w:val="0"/>
        <w:snapToGrid w:val="0"/>
        <w:spacing w:after="120"/>
        <w:jc w:val="both"/>
        <w:rPr>
          <w:rFonts w:ascii="Arial" w:eastAsia="DengXian" w:hAnsi="Arial" w:cs="Arial"/>
          <w:lang w:eastAsia="zh-CN"/>
        </w:rPr>
      </w:pPr>
      <w:r w:rsidRPr="00D474A4">
        <w:rPr>
          <w:rFonts w:ascii="Arial" w:eastAsia="DengXian" w:hAnsi="Arial" w:cs="Arial"/>
          <w:b/>
          <w:bCs/>
          <w:lang w:eastAsia="zh-CN"/>
        </w:rPr>
        <w:t>Step 1</w:t>
      </w:r>
      <w:r w:rsidRPr="00D474A4">
        <w:rPr>
          <w:rFonts w:ascii="Arial" w:eastAsia="DengXian" w:hAnsi="Arial" w:cs="Arial"/>
          <w:lang w:eastAsia="zh-CN"/>
        </w:rPr>
        <w:t xml:space="preserve">: </w:t>
      </w:r>
      <w:r w:rsidR="00347EF2" w:rsidRPr="00D474A4">
        <w:rPr>
          <w:rFonts w:ascii="Arial" w:eastAsia="DengXian" w:hAnsi="Arial" w:cs="Arial"/>
          <w:lang w:eastAsia="zh-CN"/>
        </w:rPr>
        <w:t>A</w:t>
      </w:r>
      <w:r w:rsidRPr="00D474A4">
        <w:rPr>
          <w:rFonts w:ascii="Arial" w:eastAsia="DengXian" w:hAnsi="Arial" w:cs="Arial"/>
          <w:lang w:eastAsia="zh-CN"/>
        </w:rPr>
        <w:t xml:space="preserve">gree on a set of </w:t>
      </w:r>
      <w:r w:rsidR="00347EF2" w:rsidRPr="00D474A4">
        <w:rPr>
          <w:rFonts w:ascii="Arial" w:eastAsia="DengXian" w:hAnsi="Arial" w:cs="Arial"/>
          <w:b/>
          <w:bCs/>
          <w:i/>
          <w:iCs/>
          <w:lang w:eastAsia="zh-CN"/>
        </w:rPr>
        <w:t xml:space="preserve">candidate </w:t>
      </w:r>
      <w:r w:rsidRPr="00D474A4">
        <w:rPr>
          <w:rFonts w:ascii="Arial" w:eastAsia="DengXian" w:hAnsi="Arial" w:cs="Arial"/>
          <w:b/>
          <w:bCs/>
          <w:i/>
          <w:iCs/>
          <w:lang w:eastAsia="zh-CN"/>
        </w:rPr>
        <w:t>TBS</w:t>
      </w:r>
      <w:r w:rsidRPr="00D474A4">
        <w:rPr>
          <w:rFonts w:ascii="Arial" w:eastAsia="DengXian" w:hAnsi="Arial" w:cs="Arial"/>
          <w:lang w:eastAsia="zh-CN"/>
        </w:rPr>
        <w:t xml:space="preserve"> </w:t>
      </w:r>
      <w:r w:rsidR="005D26C3">
        <w:rPr>
          <w:rFonts w:ascii="Arial" w:eastAsia="DengXian" w:hAnsi="Arial" w:cs="Arial"/>
          <w:lang w:eastAsia="zh-CN"/>
        </w:rPr>
        <w:t>(</w:t>
      </w:r>
      <w:r w:rsidR="00D43645">
        <w:rPr>
          <w:rFonts w:ascii="Arial" w:eastAsia="DengXian" w:hAnsi="Arial" w:cs="Arial"/>
          <w:lang w:eastAsia="zh-CN"/>
        </w:rPr>
        <w:t>from</w:t>
      </w:r>
      <w:r w:rsidR="009A0B05">
        <w:rPr>
          <w:rFonts w:ascii="Arial" w:eastAsia="DengXian" w:hAnsi="Arial" w:cs="Arial"/>
          <w:lang w:eastAsia="zh-CN"/>
        </w:rPr>
        <w:t xml:space="preserve"> </w:t>
      </w:r>
      <w:r w:rsidR="009A0B05" w:rsidRPr="009A0B05">
        <w:rPr>
          <w:rFonts w:ascii="Arial" w:eastAsia="DengXian" w:hAnsi="Arial" w:cs="Arial"/>
          <w:lang w:eastAsia="zh-CN"/>
        </w:rPr>
        <w:t>Table 16.5.1.2-2</w:t>
      </w:r>
      <w:r w:rsidR="00D43645">
        <w:rPr>
          <w:rFonts w:ascii="Arial" w:eastAsia="DengXian" w:hAnsi="Arial" w:cs="Arial"/>
          <w:lang w:eastAsia="zh-CN"/>
        </w:rPr>
        <w:t xml:space="preserve"> in TS 36.213</w:t>
      </w:r>
      <w:r w:rsidR="005D26C3">
        <w:rPr>
          <w:rFonts w:ascii="Arial" w:eastAsia="DengXian" w:hAnsi="Arial" w:cs="Arial"/>
          <w:lang w:eastAsia="zh-CN"/>
        </w:rPr>
        <w:t>)</w:t>
      </w:r>
      <w:r w:rsidR="009A0B05">
        <w:rPr>
          <w:sz w:val="16"/>
          <w:szCs w:val="16"/>
        </w:rPr>
        <w:t xml:space="preserve"> </w:t>
      </w:r>
      <w:r w:rsidR="00B12E5D">
        <w:rPr>
          <w:rFonts w:ascii="Arial" w:eastAsia="DengXian" w:hAnsi="Arial" w:cs="Arial"/>
          <w:lang w:eastAsia="zh-CN"/>
        </w:rPr>
        <w:t xml:space="preserve">associated with the agreed set of </w:t>
      </w:r>
      <w:r w:rsidR="00B12E5D" w:rsidRPr="00D474A4">
        <w:rPr>
          <w:rFonts w:ascii="Arial" w:eastAsia="DengXian" w:hAnsi="Arial" w:cs="Arial"/>
          <w:b/>
          <w:bCs/>
          <w:i/>
          <w:iCs/>
          <w:lang w:eastAsia="zh-CN"/>
        </w:rPr>
        <w:t>scheduling scheme configurations</w:t>
      </w:r>
      <w:r w:rsidR="00BC0AFF">
        <w:rPr>
          <w:rFonts w:ascii="Arial" w:eastAsia="DengXian" w:hAnsi="Arial" w:cs="Arial"/>
          <w:b/>
          <w:bCs/>
          <w:i/>
          <w:iCs/>
          <w:lang w:eastAsia="zh-CN"/>
        </w:rPr>
        <w:t xml:space="preserve"> </w:t>
      </w:r>
      <w:r w:rsidR="00BC0AFF" w:rsidRPr="00D474A4">
        <w:rPr>
          <w:rFonts w:ascii="Arial" w:eastAsia="DengXian" w:hAnsi="Arial" w:cs="Arial"/>
          <w:lang w:eastAsia="zh-CN"/>
        </w:rPr>
        <w:t>to be evaluated</w:t>
      </w:r>
      <w:r w:rsidRPr="00D474A4">
        <w:rPr>
          <w:rFonts w:ascii="Arial" w:eastAsia="DengXian" w:hAnsi="Arial" w:cs="Arial"/>
          <w:lang w:eastAsia="zh-CN"/>
        </w:rPr>
        <w:t>.</w:t>
      </w:r>
    </w:p>
    <w:p w14:paraId="59FE1797" w14:textId="07B99F56" w:rsidR="00E7631E" w:rsidRPr="00D474A4" w:rsidRDefault="00872BFA" w:rsidP="00E7631E">
      <w:pPr>
        <w:autoSpaceDE w:val="0"/>
        <w:autoSpaceDN w:val="0"/>
        <w:adjustRightInd w:val="0"/>
        <w:snapToGrid w:val="0"/>
        <w:spacing w:after="120"/>
        <w:jc w:val="both"/>
        <w:rPr>
          <w:rFonts w:ascii="Arial" w:eastAsia="DengXian" w:hAnsi="Arial" w:cs="Arial"/>
          <w:lang w:eastAsia="zh-CN"/>
        </w:rPr>
      </w:pPr>
      <w:r>
        <w:rPr>
          <w:rFonts w:ascii="Arial" w:eastAsia="DengXian" w:hAnsi="Arial" w:cs="Arial"/>
          <w:lang w:eastAsia="zh-CN"/>
        </w:rPr>
        <w:t>Note</w:t>
      </w:r>
      <w:r w:rsidR="00347EF2" w:rsidRPr="00D474A4">
        <w:rPr>
          <w:rFonts w:ascii="Arial" w:eastAsia="DengXian" w:hAnsi="Arial" w:cs="Arial"/>
          <w:lang w:eastAsia="zh-CN"/>
        </w:rPr>
        <w:t xml:space="preserve">: The set of candidate TBS </w:t>
      </w:r>
      <w:r w:rsidR="005D26C3">
        <w:rPr>
          <w:rFonts w:ascii="Arial" w:eastAsia="DengXian" w:hAnsi="Arial" w:cs="Arial"/>
          <w:lang w:eastAsia="zh-CN"/>
        </w:rPr>
        <w:t xml:space="preserve">from </w:t>
      </w:r>
      <w:r w:rsidR="005D26C3" w:rsidRPr="009A0B05">
        <w:rPr>
          <w:rFonts w:ascii="Arial" w:eastAsia="DengXian" w:hAnsi="Arial" w:cs="Arial"/>
          <w:lang w:eastAsia="zh-CN"/>
        </w:rPr>
        <w:t>Table 16.5.1.2-2</w:t>
      </w:r>
      <w:r w:rsidR="005D26C3">
        <w:rPr>
          <w:rFonts w:ascii="Arial" w:eastAsia="DengXian" w:hAnsi="Arial" w:cs="Arial"/>
          <w:lang w:eastAsia="zh-CN"/>
        </w:rPr>
        <w:t xml:space="preserve"> in TS 36.213</w:t>
      </w:r>
      <w:r w:rsidR="005D26C3">
        <w:rPr>
          <w:sz w:val="16"/>
          <w:szCs w:val="16"/>
        </w:rPr>
        <w:t xml:space="preserve"> </w:t>
      </w:r>
      <w:r w:rsidR="00347EF2" w:rsidRPr="00D474A4">
        <w:rPr>
          <w:rFonts w:ascii="Arial" w:eastAsia="DengXian" w:hAnsi="Arial" w:cs="Arial"/>
          <w:lang w:eastAsia="zh-CN"/>
        </w:rPr>
        <w:t>corresponds to a set of potential net bit rates. Accordingly, they may be confined within reasonable upper and lower limits.</w:t>
      </w:r>
      <w:r w:rsidR="00E7631E" w:rsidRPr="00D474A4">
        <w:rPr>
          <w:rFonts w:ascii="Arial" w:eastAsia="DengXian" w:hAnsi="Arial" w:cs="Arial"/>
          <w:lang w:eastAsia="zh-CN"/>
        </w:rPr>
        <w:t xml:space="preserve"> </w:t>
      </w:r>
      <w:r w:rsidR="00D474A4">
        <w:rPr>
          <w:rFonts w:ascii="Arial" w:eastAsia="DengXian" w:hAnsi="Arial" w:cs="Arial"/>
          <w:lang w:eastAsia="zh-CN"/>
        </w:rPr>
        <w:t xml:space="preserve">The set may </w:t>
      </w:r>
      <w:r w:rsidR="00936146">
        <w:rPr>
          <w:rFonts w:ascii="Arial" w:eastAsia="DengXian" w:hAnsi="Arial" w:cs="Arial"/>
          <w:lang w:eastAsia="zh-CN"/>
        </w:rPr>
        <w:t xml:space="preserve">preferably </w:t>
      </w:r>
      <w:r w:rsidR="00D474A4">
        <w:rPr>
          <w:rFonts w:ascii="Arial" w:eastAsia="DengXian" w:hAnsi="Arial" w:cs="Arial"/>
          <w:lang w:eastAsia="zh-CN"/>
        </w:rPr>
        <w:t xml:space="preserve">be </w:t>
      </w:r>
      <w:r w:rsidR="00B12E5D">
        <w:rPr>
          <w:rFonts w:ascii="Arial" w:eastAsia="DengXian" w:hAnsi="Arial" w:cs="Arial"/>
          <w:lang w:eastAsia="zh-CN"/>
        </w:rPr>
        <w:t xml:space="preserve">contiguous, i.e. containing all </w:t>
      </w:r>
      <w:r w:rsidR="00936146">
        <w:rPr>
          <w:rFonts w:ascii="Arial" w:eastAsia="DengXian" w:hAnsi="Arial" w:cs="Arial"/>
          <w:lang w:eastAsia="zh-CN"/>
        </w:rPr>
        <w:t xml:space="preserve">TBSs of a column of the TBS table within the limits. </w:t>
      </w:r>
      <w:r w:rsidR="00BC0AFF">
        <w:rPr>
          <w:rFonts w:ascii="Arial" w:eastAsia="DengXian" w:hAnsi="Arial" w:cs="Arial"/>
          <w:lang w:eastAsia="zh-CN"/>
        </w:rPr>
        <w:t>See example with green cells in above table.</w:t>
      </w:r>
      <w:r>
        <w:rPr>
          <w:rFonts w:ascii="Arial" w:eastAsia="DengXian" w:hAnsi="Arial" w:cs="Arial"/>
          <w:lang w:eastAsia="zh-CN"/>
        </w:rPr>
        <w:t xml:space="preserve"> When confining the set of candidate TBS, also to be </w:t>
      </w:r>
      <w:r w:rsidR="00976FBF">
        <w:rPr>
          <w:rFonts w:ascii="Arial" w:eastAsia="DengXian" w:hAnsi="Arial" w:cs="Arial"/>
          <w:lang w:eastAsia="zh-CN"/>
        </w:rPr>
        <w:t>considered</w:t>
      </w:r>
      <w:r>
        <w:rPr>
          <w:rFonts w:ascii="Arial" w:eastAsia="DengXian" w:hAnsi="Arial" w:cs="Arial"/>
          <w:lang w:eastAsia="zh-CN"/>
        </w:rPr>
        <w:t xml:space="preserve"> are possible limitations in terms of the available modulation schemes for NTN NB-IoT, where only</w:t>
      </w:r>
      <w:r w:rsidRPr="00872BFA">
        <w:rPr>
          <w:rFonts w:ascii="Arial" w:eastAsia="DengXian" w:hAnsi="Arial" w:cs="Arial"/>
          <w:lang w:eastAsia="zh-CN"/>
        </w:rPr>
        <w:t xml:space="preserve"> those entries can be used </w:t>
      </w:r>
      <w:r w:rsidR="00976FBF">
        <w:rPr>
          <w:rFonts w:ascii="Arial" w:eastAsia="DengXian" w:hAnsi="Arial" w:cs="Arial"/>
          <w:lang w:eastAsia="zh-CN"/>
        </w:rPr>
        <w:t>that rely on</w:t>
      </w:r>
      <w:r w:rsidRPr="00872BFA">
        <w:rPr>
          <w:rFonts w:ascii="Arial" w:eastAsia="DengXian" w:hAnsi="Arial" w:cs="Arial"/>
          <w:lang w:eastAsia="zh-CN"/>
        </w:rPr>
        <w:t xml:space="preserve"> </w:t>
      </w:r>
      <w:r>
        <w:rPr>
          <w:rFonts w:ascii="Arial" w:eastAsia="DengXian" w:hAnsi="Arial" w:cs="Arial"/>
          <w:lang w:eastAsia="zh-CN"/>
        </w:rPr>
        <w:t xml:space="preserve">BPSK </w:t>
      </w:r>
      <w:r w:rsidR="00976FBF">
        <w:rPr>
          <w:rFonts w:ascii="Arial" w:eastAsia="DengXian" w:hAnsi="Arial" w:cs="Arial"/>
          <w:lang w:eastAsia="zh-CN"/>
        </w:rPr>
        <w:t>or</w:t>
      </w:r>
      <w:r>
        <w:rPr>
          <w:rFonts w:ascii="Arial" w:eastAsia="DengXian" w:hAnsi="Arial" w:cs="Arial"/>
          <w:lang w:eastAsia="zh-CN"/>
        </w:rPr>
        <w:t xml:space="preserve"> </w:t>
      </w:r>
      <w:r w:rsidRPr="00872BFA">
        <w:rPr>
          <w:rFonts w:ascii="Arial" w:eastAsia="DengXian" w:hAnsi="Arial" w:cs="Arial"/>
          <w:lang w:eastAsia="zh-CN"/>
        </w:rPr>
        <w:t>QPSK modulation</w:t>
      </w:r>
      <w:r>
        <w:rPr>
          <w:rFonts w:ascii="Arial" w:eastAsia="DengXian" w:hAnsi="Arial" w:cs="Arial"/>
          <w:lang w:eastAsia="zh-CN"/>
        </w:rPr>
        <w:t xml:space="preserve">. Such limitations are indicated as greyed out </w:t>
      </w:r>
      <w:r w:rsidR="00976FBF">
        <w:rPr>
          <w:rFonts w:ascii="Arial" w:eastAsia="DengXian" w:hAnsi="Arial" w:cs="Arial"/>
          <w:lang w:eastAsia="zh-CN"/>
        </w:rPr>
        <w:t>in the above TBS/MCS table. Details on such constraints are given in [2].</w:t>
      </w:r>
      <w:r>
        <w:rPr>
          <w:rFonts w:ascii="Arial" w:eastAsia="DengXian" w:hAnsi="Arial" w:cs="Arial"/>
          <w:lang w:eastAsia="zh-CN"/>
        </w:rPr>
        <w:t xml:space="preserve"> </w:t>
      </w:r>
    </w:p>
    <w:p w14:paraId="03DBD746" w14:textId="6F3523F6" w:rsidR="00E7631E" w:rsidRPr="00D474A4" w:rsidRDefault="00E7631E" w:rsidP="00E7631E">
      <w:pPr>
        <w:autoSpaceDE w:val="0"/>
        <w:autoSpaceDN w:val="0"/>
        <w:adjustRightInd w:val="0"/>
        <w:snapToGrid w:val="0"/>
        <w:spacing w:after="120"/>
        <w:jc w:val="both"/>
        <w:rPr>
          <w:rFonts w:ascii="Arial" w:eastAsia="DengXian" w:hAnsi="Arial" w:cs="Arial"/>
          <w:lang w:eastAsia="zh-CN"/>
        </w:rPr>
      </w:pPr>
      <w:r w:rsidRPr="00D474A4">
        <w:rPr>
          <w:rFonts w:ascii="Arial" w:eastAsia="DengXian" w:hAnsi="Arial" w:cs="Arial"/>
          <w:b/>
          <w:bCs/>
          <w:lang w:eastAsia="zh-CN"/>
        </w:rPr>
        <w:t>Step 2:</w:t>
      </w:r>
      <w:r w:rsidRPr="00D474A4">
        <w:rPr>
          <w:rFonts w:ascii="Arial" w:eastAsia="DengXian" w:hAnsi="Arial" w:cs="Arial"/>
          <w:lang w:eastAsia="zh-CN"/>
        </w:rPr>
        <w:t xml:space="preserve"> Generate the BLER vs SNR curves </w:t>
      </w:r>
      <w:r w:rsidRPr="00D474A4">
        <w:rPr>
          <w:rFonts w:ascii="Arial" w:eastAsia="DengXian" w:hAnsi="Arial" w:cs="Arial" w:hint="eastAsia"/>
          <w:lang w:eastAsia="zh-CN"/>
        </w:rPr>
        <w:t xml:space="preserve">per </w:t>
      </w:r>
      <w:r w:rsidR="00F5743B" w:rsidRPr="00D474A4">
        <w:rPr>
          <w:rFonts w:ascii="Arial" w:eastAsia="DengXian" w:hAnsi="Arial" w:cs="Arial"/>
          <w:b/>
          <w:bCs/>
          <w:i/>
          <w:iCs/>
          <w:lang w:eastAsia="zh-CN"/>
        </w:rPr>
        <w:t xml:space="preserve">candidate </w:t>
      </w:r>
      <w:r w:rsidRPr="00D474A4">
        <w:rPr>
          <w:rFonts w:ascii="Arial" w:eastAsia="DengXian" w:hAnsi="Arial" w:cs="Arial" w:hint="eastAsia"/>
          <w:b/>
          <w:bCs/>
          <w:i/>
          <w:iCs/>
          <w:lang w:eastAsia="zh-CN"/>
        </w:rPr>
        <w:t>TBS</w:t>
      </w:r>
      <w:r w:rsidRPr="00D474A4">
        <w:rPr>
          <w:rFonts w:ascii="Arial" w:eastAsia="DengXian" w:hAnsi="Arial" w:cs="Arial" w:hint="eastAsia"/>
          <w:lang w:eastAsia="zh-CN"/>
        </w:rPr>
        <w:t xml:space="preserve"> </w:t>
      </w:r>
      <w:r w:rsidR="00F5743B" w:rsidRPr="00D474A4">
        <w:rPr>
          <w:rFonts w:ascii="Arial" w:eastAsia="DengXian" w:hAnsi="Arial" w:cs="Arial"/>
          <w:lang w:eastAsia="zh-CN"/>
        </w:rPr>
        <w:t xml:space="preserve">for the </w:t>
      </w:r>
      <w:r w:rsidRPr="00D474A4">
        <w:rPr>
          <w:rFonts w:ascii="Arial" w:eastAsia="DengXian" w:hAnsi="Arial" w:cs="Arial" w:hint="eastAsia"/>
          <w:lang w:eastAsia="zh-CN"/>
        </w:rPr>
        <w:t xml:space="preserve">different </w:t>
      </w:r>
      <w:bookmarkStart w:id="1" w:name="_Hlk210979974"/>
      <w:r w:rsidR="00F5743B" w:rsidRPr="00D474A4">
        <w:rPr>
          <w:rFonts w:ascii="Arial" w:eastAsia="DengXian" w:hAnsi="Arial" w:cs="Arial"/>
          <w:lang w:eastAsia="zh-CN"/>
        </w:rPr>
        <w:t xml:space="preserve">agreed </w:t>
      </w:r>
      <w:r w:rsidRPr="00D474A4">
        <w:rPr>
          <w:rFonts w:ascii="Arial" w:eastAsia="DengXian" w:hAnsi="Arial" w:cs="Arial"/>
          <w:b/>
          <w:bCs/>
          <w:i/>
          <w:iCs/>
          <w:lang w:eastAsia="zh-CN"/>
        </w:rPr>
        <w:t>scheduling scheme</w:t>
      </w:r>
      <w:r w:rsidRPr="00D474A4">
        <w:rPr>
          <w:rFonts w:ascii="Arial" w:eastAsia="DengXian" w:hAnsi="Arial" w:cs="Arial" w:hint="eastAsia"/>
          <w:b/>
          <w:bCs/>
          <w:i/>
          <w:iCs/>
          <w:lang w:eastAsia="zh-CN"/>
        </w:rPr>
        <w:t xml:space="preserve"> configurations</w:t>
      </w:r>
      <w:bookmarkEnd w:id="1"/>
      <w:r w:rsidR="00F5743B" w:rsidRPr="00D474A4">
        <w:rPr>
          <w:lang w:eastAsia="zh-CN"/>
        </w:rPr>
        <w:t>.</w:t>
      </w:r>
    </w:p>
    <w:p w14:paraId="131922EF" w14:textId="77777777" w:rsidR="00E22029" w:rsidRPr="00D474A4" w:rsidRDefault="00E22029" w:rsidP="00E22029">
      <w:pPr>
        <w:autoSpaceDE w:val="0"/>
        <w:autoSpaceDN w:val="0"/>
        <w:adjustRightInd w:val="0"/>
        <w:snapToGrid w:val="0"/>
        <w:spacing w:after="120"/>
        <w:jc w:val="both"/>
        <w:rPr>
          <w:rFonts w:ascii="Arial" w:eastAsia="DengXian" w:hAnsi="Arial" w:cs="Arial"/>
          <w:b/>
          <w:bCs/>
          <w:lang w:eastAsia="zh-CN"/>
        </w:rPr>
      </w:pPr>
      <w:r w:rsidRPr="00D474A4">
        <w:rPr>
          <w:rFonts w:ascii="Arial" w:eastAsia="DengXian" w:hAnsi="Arial" w:cs="Arial"/>
          <w:b/>
          <w:bCs/>
          <w:lang w:eastAsia="zh-CN"/>
        </w:rPr>
        <w:t>Step 3</w:t>
      </w:r>
      <w:r w:rsidRPr="00D474A4">
        <w:rPr>
          <w:rFonts w:ascii="Arial" w:eastAsia="DengXian" w:hAnsi="Arial" w:cs="Arial"/>
          <w:lang w:eastAsia="zh-CN"/>
        </w:rPr>
        <w:t xml:space="preserve">: </w:t>
      </w:r>
      <w:r w:rsidRPr="00D474A4">
        <w:rPr>
          <w:rFonts w:ascii="Arial" w:hAnsi="Arial" w:cs="Arial" w:hint="eastAsia"/>
          <w:lang w:eastAsia="zh-CN"/>
        </w:rPr>
        <w:t xml:space="preserve">Calculate link </w:t>
      </w:r>
      <w:r w:rsidRPr="00D474A4">
        <w:rPr>
          <w:rFonts w:ascii="Arial" w:hAnsi="Arial" w:cs="Arial"/>
          <w:lang w:eastAsia="zh-CN"/>
        </w:rPr>
        <w:t>budget</w:t>
      </w:r>
      <w:r w:rsidRPr="00D474A4">
        <w:rPr>
          <w:rFonts w:ascii="Arial" w:hAnsi="Arial" w:cs="Arial" w:hint="eastAsia"/>
          <w:lang w:eastAsia="zh-CN"/>
        </w:rPr>
        <w:t xml:space="preserve"> result</w:t>
      </w:r>
      <w:r w:rsidRPr="00D474A4">
        <w:rPr>
          <w:rFonts w:ascii="Arial" w:hAnsi="Arial" w:cs="Arial"/>
          <w:lang w:eastAsia="zh-CN"/>
        </w:rPr>
        <w:t xml:space="preserve">s with different UE parameters (e.g. </w:t>
      </w:r>
      <w:proofErr w:type="spellStart"/>
      <w:r w:rsidRPr="00D474A4">
        <w:rPr>
          <w:rFonts w:ascii="Arial" w:hAnsi="Arial" w:cs="Arial"/>
          <w:lang w:eastAsia="zh-CN"/>
        </w:rPr>
        <w:t>tx</w:t>
      </w:r>
      <w:proofErr w:type="spellEnd"/>
      <w:r w:rsidRPr="00D474A4">
        <w:rPr>
          <w:rFonts w:ascii="Arial" w:hAnsi="Arial" w:cs="Arial"/>
          <w:lang w:eastAsia="zh-CN"/>
        </w:rPr>
        <w:t xml:space="preserve"> power classes, number of </w:t>
      </w:r>
      <w:proofErr w:type="spellStart"/>
      <w:r w:rsidRPr="00D474A4">
        <w:rPr>
          <w:rFonts w:ascii="Arial" w:hAnsi="Arial" w:cs="Arial"/>
          <w:lang w:eastAsia="zh-CN"/>
        </w:rPr>
        <w:t>rx</w:t>
      </w:r>
      <w:proofErr w:type="spellEnd"/>
      <w:r w:rsidRPr="00D474A4">
        <w:rPr>
          <w:rFonts w:ascii="Arial" w:hAnsi="Arial" w:cs="Arial"/>
          <w:lang w:eastAsia="zh-CN"/>
        </w:rPr>
        <w:t xml:space="preserve"> in DL), i.e.,</w:t>
      </w:r>
      <w:r w:rsidRPr="00D474A4">
        <w:rPr>
          <w:rFonts w:ascii="Arial" w:hAnsi="Arial" w:cs="Arial" w:hint="eastAsia"/>
          <w:lang w:eastAsia="zh-CN"/>
        </w:rPr>
        <w:t xml:space="preserve"> achievable </w:t>
      </w:r>
      <w:r w:rsidRPr="00D474A4">
        <w:rPr>
          <w:rFonts w:ascii="Arial" w:hAnsi="Arial" w:cs="Arial"/>
          <w:lang w:eastAsia="zh-CN"/>
        </w:rPr>
        <w:t>UL</w:t>
      </w:r>
      <w:r w:rsidRPr="00D474A4">
        <w:rPr>
          <w:rFonts w:ascii="Arial" w:hAnsi="Arial" w:cs="Arial" w:hint="eastAsia"/>
          <w:lang w:eastAsia="zh-CN"/>
        </w:rPr>
        <w:t>/DL</w:t>
      </w:r>
      <w:r w:rsidRPr="00D474A4">
        <w:rPr>
          <w:rFonts w:ascii="Arial" w:hAnsi="Arial" w:cs="Arial"/>
          <w:lang w:eastAsia="zh-CN"/>
        </w:rPr>
        <w:t xml:space="preserve"> CNRs</w:t>
      </w:r>
      <w:r w:rsidRPr="00D474A4">
        <w:rPr>
          <w:rFonts w:ascii="Arial" w:hAnsi="Arial" w:cs="Arial" w:hint="eastAsia"/>
          <w:lang w:eastAsia="zh-CN"/>
        </w:rPr>
        <w:t xml:space="preserve">, and view </w:t>
      </w:r>
      <w:r w:rsidRPr="00D474A4">
        <w:rPr>
          <w:rFonts w:ascii="Arial" w:hAnsi="Arial" w:cs="Arial"/>
          <w:lang w:eastAsia="zh-CN"/>
        </w:rPr>
        <w:t xml:space="preserve">them as the </w:t>
      </w:r>
      <w:r w:rsidRPr="00D474A4">
        <w:rPr>
          <w:rFonts w:ascii="Arial" w:hAnsi="Arial" w:cs="Arial"/>
          <w:b/>
          <w:bCs/>
          <w:i/>
          <w:iCs/>
          <w:lang w:eastAsia="zh-CN"/>
        </w:rPr>
        <w:t>selected SNR values</w:t>
      </w:r>
      <w:r w:rsidRPr="00D474A4">
        <w:rPr>
          <w:rFonts w:ascii="Arial" w:hAnsi="Arial" w:cs="Arial"/>
          <w:lang w:eastAsia="zh-CN"/>
        </w:rPr>
        <w:t xml:space="preserve"> (e.g. SNR</w:t>
      </w:r>
      <w:r w:rsidRPr="00D474A4">
        <w:rPr>
          <w:rFonts w:ascii="Arial" w:hAnsi="Arial" w:cs="Arial"/>
          <w:vertAlign w:val="subscript"/>
          <w:lang w:eastAsia="zh-CN"/>
        </w:rPr>
        <w:t>1</w:t>
      </w:r>
      <w:r w:rsidRPr="00D474A4">
        <w:rPr>
          <w:rFonts w:ascii="Arial" w:hAnsi="Arial" w:cs="Arial"/>
          <w:lang w:eastAsia="zh-CN"/>
        </w:rPr>
        <w:t>, SNR</w:t>
      </w:r>
      <w:r w:rsidRPr="00D474A4">
        <w:rPr>
          <w:rFonts w:ascii="Arial" w:hAnsi="Arial" w:cs="Arial"/>
          <w:vertAlign w:val="subscript"/>
          <w:lang w:eastAsia="zh-CN"/>
        </w:rPr>
        <w:t>2</w:t>
      </w:r>
      <w:r w:rsidRPr="00D474A4">
        <w:rPr>
          <w:rFonts w:ascii="Arial" w:eastAsia="DengXian" w:hAnsi="Arial" w:cs="Arial"/>
          <w:lang w:eastAsia="zh-CN"/>
        </w:rPr>
        <w:t>)</w:t>
      </w:r>
    </w:p>
    <w:p w14:paraId="0EFE6662" w14:textId="3E5237A2" w:rsidR="00E7631E" w:rsidRPr="00D474A4" w:rsidRDefault="00E22029" w:rsidP="00E7631E">
      <w:pPr>
        <w:autoSpaceDE w:val="0"/>
        <w:autoSpaceDN w:val="0"/>
        <w:adjustRightInd w:val="0"/>
        <w:snapToGrid w:val="0"/>
        <w:spacing w:after="120"/>
        <w:jc w:val="both"/>
        <w:rPr>
          <w:rFonts w:ascii="Arial" w:eastAsia="DengXian" w:hAnsi="Arial" w:cs="Arial"/>
          <w:lang w:eastAsia="zh-CN"/>
        </w:rPr>
      </w:pPr>
      <w:r w:rsidRPr="00D474A4">
        <w:rPr>
          <w:noProof/>
        </w:rPr>
        <mc:AlternateContent>
          <mc:Choice Requires="wps">
            <w:drawing>
              <wp:anchor distT="0" distB="0" distL="114300" distR="114300" simplePos="0" relativeHeight="251695104" behindDoc="0" locked="0" layoutInCell="1" allowOverlap="1" wp14:anchorId="7BFC7D61" wp14:editId="4503EC41">
                <wp:simplePos x="0" y="0"/>
                <wp:positionH relativeFrom="column">
                  <wp:posOffset>5080</wp:posOffset>
                </wp:positionH>
                <wp:positionV relativeFrom="paragraph">
                  <wp:posOffset>2536190</wp:posOffset>
                </wp:positionV>
                <wp:extent cx="4951730" cy="635"/>
                <wp:effectExtent l="0" t="0" r="1270" b="0"/>
                <wp:wrapTopAndBottom/>
                <wp:docPr id="984200910" name="Text Box 1"/>
                <wp:cNvGraphicFramePr/>
                <a:graphic xmlns:a="http://schemas.openxmlformats.org/drawingml/2006/main">
                  <a:graphicData uri="http://schemas.microsoft.com/office/word/2010/wordprocessingShape">
                    <wps:wsp>
                      <wps:cNvSpPr txBox="1"/>
                      <wps:spPr>
                        <a:xfrm>
                          <a:off x="0" y="0"/>
                          <a:ext cx="4951730" cy="635"/>
                        </a:xfrm>
                        <a:prstGeom prst="rect">
                          <a:avLst/>
                        </a:prstGeom>
                        <a:solidFill>
                          <a:prstClr val="white"/>
                        </a:solidFill>
                        <a:ln>
                          <a:noFill/>
                        </a:ln>
                      </wps:spPr>
                      <wps:txbx>
                        <w:txbxContent>
                          <w:p w14:paraId="1ECC9322" w14:textId="3B3BA2DC" w:rsidR="006A3180" w:rsidRPr="006A3180" w:rsidRDefault="006A3180" w:rsidP="006A3180">
                            <w:pPr>
                              <w:pStyle w:val="Caption"/>
                              <w:rPr>
                                <w:rFonts w:ascii="Arial" w:eastAsia="DengXian" w:hAnsi="Arial" w:cs="Arial"/>
                                <w:kern w:val="0"/>
                                <w:sz w:val="20"/>
                                <w:szCs w:val="20"/>
                                <w:lang w:val="en-US" w:eastAsia="zh-CN"/>
                              </w:rPr>
                            </w:pPr>
                            <w:r w:rsidRPr="006A3180">
                              <w:rPr>
                                <w:lang w:val="en-US"/>
                              </w:rPr>
                              <w:t xml:space="preserve">Figure </w:t>
                            </w:r>
                            <w:r>
                              <w:fldChar w:fldCharType="begin"/>
                            </w:r>
                            <w:r w:rsidRPr="006A3180">
                              <w:rPr>
                                <w:lang w:val="en-US"/>
                              </w:rPr>
                              <w:instrText xml:space="preserve"> SEQ Figure \* ARABIC </w:instrText>
                            </w:r>
                            <w:r>
                              <w:fldChar w:fldCharType="separate"/>
                            </w:r>
                            <w:r w:rsidRPr="006A3180">
                              <w:rPr>
                                <w:noProof/>
                                <w:lang w:val="en-US"/>
                              </w:rPr>
                              <w:t>1</w:t>
                            </w:r>
                            <w:r>
                              <w:fldChar w:fldCharType="end"/>
                            </w:r>
                            <w:r w:rsidRPr="006A3180">
                              <w:rPr>
                                <w:lang w:val="en-US"/>
                              </w:rPr>
                              <w:t>: Example with 2 selected SNR v</w:t>
                            </w:r>
                            <w:r>
                              <w:rPr>
                                <w:lang w:val="en-US"/>
                              </w:rPr>
                              <w:t>alues</w:t>
                            </w:r>
                            <w:r w:rsidR="00E05F12">
                              <w:rPr>
                                <w:lang w:val="en-US"/>
                              </w:rPr>
                              <w:t xml:space="preserve"> according to step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BFC7D61" id="_x0000_t202" coordsize="21600,21600" o:spt="202" path="m,l,21600r21600,l21600,xe">
                <v:stroke joinstyle="miter"/>
                <v:path gradientshapeok="t" o:connecttype="rect"/>
              </v:shapetype>
              <v:shape id="Text Box 1" o:spid="_x0000_s1026" type="#_x0000_t202" style="position:absolute;left:0;text-align:left;margin-left:.4pt;margin-top:199.7pt;width:389.9pt;height:.0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" stroked="f">
                <v:textbox style="mso-fit-shape-to-text:t" inset="0,0,0,0">
                  <w:txbxContent>
                    <w:p w14:paraId="1ECC9322" w14:textId="3B3BA2DC" w:rsidR="006A3180" w:rsidRPr="006A3180" w:rsidRDefault="006A3180" w:rsidP="006A3180">
                      <w:pPr>
                        <w:pStyle w:val="Caption"/>
                        <w:rPr>
                          <w:rFonts w:ascii="Arial" w:eastAsia="DengXian" w:hAnsi="Arial" w:cs="Arial"/>
                          <w:kern w:val="0"/>
                          <w:sz w:val="20"/>
                          <w:szCs w:val="20"/>
                          <w:lang w:val="en-US" w:eastAsia="zh-CN"/>
                        </w:rPr>
                      </w:pPr>
                      <w:r w:rsidRPr="006A3180">
                        <w:rPr>
                          <w:lang w:val="en-US"/>
                        </w:rPr>
                        <w:t xml:space="preserve">Figure </w:t>
                      </w:r>
                      <w:r>
                        <w:fldChar w:fldCharType="begin"/>
                      </w:r>
                      <w:r w:rsidRPr="006A3180">
                        <w:rPr>
                          <w:lang w:val="en-US"/>
                        </w:rPr>
                        <w:instrText xml:space="preserve"> SEQ Figure \* ARABIC </w:instrText>
                      </w:r>
                      <w:r>
                        <w:fldChar w:fldCharType="separate"/>
                      </w:r>
                      <w:r w:rsidRPr="006A3180">
                        <w:rPr>
                          <w:noProof/>
                          <w:lang w:val="en-US"/>
                        </w:rPr>
                        <w:t>1</w:t>
                      </w:r>
                      <w:r>
                        <w:fldChar w:fldCharType="end"/>
                      </w:r>
                      <w:r w:rsidRPr="006A3180">
                        <w:rPr>
                          <w:lang w:val="en-US"/>
                        </w:rPr>
                        <w:t>: Example with 2 selected SNR v</w:t>
                      </w:r>
                      <w:r>
                        <w:rPr>
                          <w:lang w:val="en-US"/>
                        </w:rPr>
                        <w:t>alues</w:t>
                      </w:r>
                      <w:r w:rsidR="00E05F12">
                        <w:rPr>
                          <w:lang w:val="en-US"/>
                        </w:rPr>
                        <w:t xml:space="preserve"> according to step 3</w:t>
                      </w:r>
                    </w:p>
                  </w:txbxContent>
                </v:textbox>
                <w10:wrap type="topAndBottom"/>
              </v:shape>
            </w:pict>
          </mc:Fallback>
        </mc:AlternateContent>
      </w:r>
      <w:r w:rsidRPr="00D474A4">
        <w:rPr>
          <w:rFonts w:ascii="Arial" w:eastAsia="DengXian" w:hAnsi="Arial" w:cs="Arial"/>
          <w:noProof/>
          <w:lang w:eastAsia="zh-CN"/>
        </w:rPr>
        <mc:AlternateContent>
          <mc:Choice Requires="wpg">
            <w:drawing>
              <wp:anchor distT="0" distB="0" distL="114300" distR="114300" simplePos="0" relativeHeight="251693056" behindDoc="0" locked="0" layoutInCell="1" allowOverlap="1" wp14:anchorId="3A7DBFC8" wp14:editId="428B4FC8">
                <wp:simplePos x="0" y="0"/>
                <wp:positionH relativeFrom="column">
                  <wp:posOffset>248285</wp:posOffset>
                </wp:positionH>
                <wp:positionV relativeFrom="paragraph">
                  <wp:posOffset>220345</wp:posOffset>
                </wp:positionV>
                <wp:extent cx="4702810" cy="2256790"/>
                <wp:effectExtent l="0" t="0" r="2540" b="0"/>
                <wp:wrapTopAndBottom/>
                <wp:docPr id="33" name="Group 32">
                  <a:extLst xmlns:a="http://schemas.openxmlformats.org/drawingml/2006/main">
                    <a:ext uri="{FF2B5EF4-FFF2-40B4-BE49-F238E27FC236}">
                      <a16:creationId xmlns:a16="http://schemas.microsoft.com/office/drawing/2014/main" id="{791D670F-3F3C-FFCD-393A-A198FE75DD71}"/>
                    </a:ext>
                  </a:extLst>
                </wp:docPr>
                <wp:cNvGraphicFramePr/>
                <a:graphic xmlns:a="http://schemas.openxmlformats.org/drawingml/2006/main">
                  <a:graphicData uri="http://schemas.microsoft.com/office/word/2010/wordprocessingGroup">
                    <wpg:wgp>
                      <wpg:cNvGrpSpPr/>
                      <wpg:grpSpPr>
                        <a:xfrm>
                          <a:off x="0" y="0"/>
                          <a:ext cx="4702810" cy="2256790"/>
                          <a:chOff x="248819" y="0"/>
                          <a:chExt cx="4703257" cy="2257213"/>
                        </a:xfrm>
                      </wpg:grpSpPr>
                      <wps:wsp>
                        <wps:cNvPr id="1699234113" name="Straight Arrow Connector 1699234113">
                          <a:extLst>
                            <a:ext uri="{FF2B5EF4-FFF2-40B4-BE49-F238E27FC236}">
                              <a16:creationId xmlns:a16="http://schemas.microsoft.com/office/drawing/2014/main" id="{C815A4F4-2618-E761-311A-B6EFB2F625E7}"/>
                            </a:ext>
                          </a:extLst>
                        </wps:cNvPr>
                        <wps:cNvCnPr/>
                        <wps:spPr>
                          <a:xfrm flipV="1">
                            <a:off x="502819" y="178975"/>
                            <a:ext cx="1905" cy="17570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1331142" name="Freeform: Shape 1091331142">
                          <a:extLst>
                            <a:ext uri="{FF2B5EF4-FFF2-40B4-BE49-F238E27FC236}">
                              <a16:creationId xmlns:a16="http://schemas.microsoft.com/office/drawing/2014/main" id="{E737820C-F01B-E0EE-1748-FB8B09A1B606}"/>
                            </a:ext>
                          </a:extLst>
                        </wps:cNvPr>
                        <wps:cNvSpPr/>
                        <wps:spPr>
                          <a:xfrm>
                            <a:off x="248819" y="38789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8619773" name="Freeform: Shape 1528619773">
                          <a:extLst>
                            <a:ext uri="{FF2B5EF4-FFF2-40B4-BE49-F238E27FC236}">
                              <a16:creationId xmlns:a16="http://schemas.microsoft.com/office/drawing/2014/main" id="{F646CD20-5125-4A28-BC91-FCF748F9314A}"/>
                            </a:ext>
                          </a:extLst>
                        </wps:cNvPr>
                        <wps:cNvSpPr/>
                        <wps:spPr>
                          <a:xfrm>
                            <a:off x="355499" y="36884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4928412" name="Freeform: Shape 484928412">
                          <a:extLst>
                            <a:ext uri="{FF2B5EF4-FFF2-40B4-BE49-F238E27FC236}">
                              <a16:creationId xmlns:a16="http://schemas.microsoft.com/office/drawing/2014/main" id="{3CE816F7-62B1-A7FF-64E7-A14A6E72AE76}"/>
                            </a:ext>
                          </a:extLst>
                        </wps:cNvPr>
                        <wps:cNvSpPr/>
                        <wps:spPr>
                          <a:xfrm>
                            <a:off x="1101624" y="34788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194268" name="Freeform: Shape 122194268">
                          <a:extLst>
                            <a:ext uri="{FF2B5EF4-FFF2-40B4-BE49-F238E27FC236}">
                              <a16:creationId xmlns:a16="http://schemas.microsoft.com/office/drawing/2014/main" id="{0620DA68-7796-E786-8094-A1A25BE7DF2F}"/>
                            </a:ext>
                          </a:extLst>
                        </wps:cNvPr>
                        <wps:cNvSpPr/>
                        <wps:spPr>
                          <a:xfrm>
                            <a:off x="1208304" y="32883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0600883" name="Straight Connector 1810600883">
                          <a:extLst>
                            <a:ext uri="{FF2B5EF4-FFF2-40B4-BE49-F238E27FC236}">
                              <a16:creationId xmlns:a16="http://schemas.microsoft.com/office/drawing/2014/main" id="{F56B7D3E-7849-357C-7778-CEECF7B49ACB}"/>
                            </a:ext>
                          </a:extLst>
                        </wps:cNvPr>
                        <wps:cNvCnPr/>
                        <wps:spPr>
                          <a:xfrm>
                            <a:off x="2463699" y="193411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7870803" name="Text Box 8">
                          <a:extLst>
                            <a:ext uri="{FF2B5EF4-FFF2-40B4-BE49-F238E27FC236}">
                              <a16:creationId xmlns:a16="http://schemas.microsoft.com/office/drawing/2014/main" id="{18FDD5F2-FA7A-3166-CBA8-BC1C44E29C22}"/>
                            </a:ext>
                          </a:extLst>
                        </wps:cNvPr>
                        <wps:cNvSpPr txBox="1">
                          <a:spLocks noChangeArrowheads="1"/>
                        </wps:cNvSpPr>
                        <wps:spPr bwMode="auto">
                          <a:xfrm>
                            <a:off x="2278881" y="1946020"/>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8A12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2081392161" name="Text Box 10">
                          <a:extLst>
                            <a:ext uri="{FF2B5EF4-FFF2-40B4-BE49-F238E27FC236}">
                              <a16:creationId xmlns:a16="http://schemas.microsoft.com/office/drawing/2014/main" id="{E3EC3DD4-2973-DB2A-9369-6AFE19AD4E2B}"/>
                            </a:ext>
                          </a:extLst>
                        </wps:cNvPr>
                        <wps:cNvSpPr txBox="1">
                          <a:spLocks noChangeArrowheads="1"/>
                        </wps:cNvSpPr>
                        <wps:spPr bwMode="auto">
                          <a:xfrm>
                            <a:off x="3379603" y="195316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F353D2"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354896863" name="Text Box 9">
                          <a:extLst>
                            <a:ext uri="{FF2B5EF4-FFF2-40B4-BE49-F238E27FC236}">
                              <a16:creationId xmlns:a16="http://schemas.microsoft.com/office/drawing/2014/main" id="{BE9807A9-DB54-00F6-7E5D-B819C2C56479}"/>
                            </a:ext>
                          </a:extLst>
                        </wps:cNvPr>
                        <wps:cNvSpPr txBox="1">
                          <a:spLocks noChangeArrowheads="1"/>
                        </wps:cNvSpPr>
                        <wps:spPr bwMode="auto">
                          <a:xfrm>
                            <a:off x="1567714" y="602045"/>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E36B0B"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1020571762" name="Text Box 8">
                          <a:extLst>
                            <a:ext uri="{FF2B5EF4-FFF2-40B4-BE49-F238E27FC236}">
                              <a16:creationId xmlns:a16="http://schemas.microsoft.com/office/drawing/2014/main" id="{A23AF69B-4CB1-524A-D28C-0AE7A655E774}"/>
                            </a:ext>
                          </a:extLst>
                        </wps:cNvPr>
                        <wps:cNvSpPr txBox="1">
                          <a:spLocks noChangeArrowheads="1"/>
                        </wps:cNvSpPr>
                        <wps:spPr bwMode="auto">
                          <a:xfrm>
                            <a:off x="4264559" y="1285683"/>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58E50F9"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029586809" name="Straight Connector 1029586809">
                          <a:extLst>
                            <a:ext uri="{FF2B5EF4-FFF2-40B4-BE49-F238E27FC236}">
                              <a16:creationId xmlns:a16="http://schemas.microsoft.com/office/drawing/2014/main" id="{81F97B95-4F73-9F93-9F37-6BAA56ACF71D}"/>
                            </a:ext>
                          </a:extLst>
                        </wps:cNvPr>
                        <wps:cNvCnPr/>
                        <wps:spPr>
                          <a:xfrm>
                            <a:off x="3567469" y="192903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7711294" name="Straight Arrow Connector 597711294">
                          <a:extLst>
                            <a:ext uri="{FF2B5EF4-FFF2-40B4-BE49-F238E27FC236}">
                              <a16:creationId xmlns:a16="http://schemas.microsoft.com/office/drawing/2014/main" id="{4F7E30CB-9B22-979F-691C-F6D7E4CA5745}"/>
                            </a:ext>
                          </a:extLst>
                        </wps:cNvPr>
                        <wps:cNvCnPr/>
                        <wps:spPr>
                          <a:xfrm flipV="1">
                            <a:off x="502819" y="1934115"/>
                            <a:ext cx="423354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74123224" name="Text Box 10">
                          <a:extLst>
                            <a:ext uri="{FF2B5EF4-FFF2-40B4-BE49-F238E27FC236}">
                              <a16:creationId xmlns:a16="http://schemas.microsoft.com/office/drawing/2014/main" id="{17C673C5-C665-07FD-C297-8A6F9B1751A1}"/>
                            </a:ext>
                          </a:extLst>
                        </wps:cNvPr>
                        <wps:cNvSpPr txBox="1">
                          <a:spLocks noChangeArrowheads="1"/>
                        </wps:cNvSpPr>
                        <wps:spPr bwMode="auto">
                          <a:xfrm>
                            <a:off x="4488526" y="195717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5F6F4C"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p>
                          </w:txbxContent>
                        </wps:txbx>
                        <wps:bodyPr vert="horz" wrap="square" lIns="91440" tIns="45720" rIns="91440" bIns="45720" numCol="1" anchor="t" anchorCtr="0" compatLnSpc="1">
                          <a:prstTxWarp prst="textNoShape">
                            <a:avLst/>
                          </a:prstTxWarp>
                        </wps:bodyPr>
                      </wps:wsp>
                      <wps:wsp>
                        <wps:cNvPr id="189440032" name="Text Box 10">
                          <a:extLst>
                            <a:ext uri="{FF2B5EF4-FFF2-40B4-BE49-F238E27FC236}">
                              <a16:creationId xmlns:a16="http://schemas.microsoft.com/office/drawing/2014/main" id="{20E74371-3142-B53B-33FF-1B0E90B91331}"/>
                            </a:ext>
                          </a:extLst>
                        </wps:cNvPr>
                        <wps:cNvSpPr txBox="1">
                          <a:spLocks noChangeArrowheads="1"/>
                        </wps:cNvSpPr>
                        <wps:spPr bwMode="auto">
                          <a:xfrm>
                            <a:off x="264093" y="0"/>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D3DB8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BLER</w:t>
                              </w:r>
                            </w:p>
                          </w:txbxContent>
                        </wps:txbx>
                        <wps:bodyPr vert="horz" wrap="square" lIns="91440" tIns="45720" rIns="91440" bIns="45720" numCol="1" anchor="t" anchorCtr="0" compatLnSpc="1">
                          <a:prstTxWarp prst="textNoShape">
                            <a:avLst/>
                          </a:prstTxWarp>
                        </wps:bodyPr>
                      </wps:wsp>
                    </wpg:wgp>
                  </a:graphicData>
                </a:graphic>
                <wp14:sizeRelH relativeFrom="margin">
                  <wp14:pctWidth>0</wp14:pctWidth>
                </wp14:sizeRelH>
              </wp:anchor>
            </w:drawing>
          </mc:Choice>
          <mc:Fallback>
            <w:pict>
              <v:group w14:anchorId="3A7DBFC8" id="Group 32" o:spid="_x0000_s1027" style="position:absolute;left:0;text-align:left;margin-left:19.55pt;margin-top:17.35pt;width:370.3pt;height:177.7pt;z-index:251693056;mso-width-relative:margin" coordorigin="2488" coordsize="47032,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">
                <v:shapetype id="_x0000_t32" coordsize="21600,21600" o:spt="32" o:oned="t" path="m,l21600,21600e" filled="f">
                  <v:path arrowok="t" fillok="f" o:connecttype="none"/>
                  <o:lock v:ext="edit" shapetype="t"/>
                </v:shapetype>
                <v:shape id="Straight Arrow Connector 1699234113" o:spid="_x0000_s1028" type="#_x0000_t32" style="position:absolute;left:5028;top:1789;width:19;height:175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" strokecolor="#4472c4 [3204]" strokeweight=".5pt">
                  <v:stroke endarrow="block" joinstyle="miter"/>
                </v:shape>
                <v:shape id="Freeform: Shape 1091331142" o:spid="_x0000_s1029" style="position:absolute;left:2488;top:38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1528619773" o:spid="_x0000_s1030" style="position:absolute;left:3554;top:368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484928412" o:spid="_x0000_s1031" style="position:absolute;left:11016;top:34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shape id="Freeform: Shape 122194268" o:spid="_x0000_s1032" style="position:absolute;left:12083;top:3288;width:33997;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line id="Straight Connector 1810600883" o:spid="_x0000_s1033" style="position:absolute;visibility:visible;mso-wrap-style:square" from="24636,19341" to="24636,19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" strokecolor="#4472c4 [3204]" strokeweight=".5pt">
                  <v:stroke joinstyle="miter"/>
                </v:line>
                <v:shape id="Text Box 8" o:spid="_x0000_s1034" type="#_x0000_t202" style="position:absolute;left:22788;top:1946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" filled="f" stroked="f" strokeweight=".5pt">
                  <v:textbox>
                    <w:txbxContent>
                      <w:p w14:paraId="6E8A12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v:textbox>
                </v:shape>
                <v:shape id="Text Box 10" o:spid="_x0000_s1035" type="#_x0000_t202" style="position:absolute;left:33796;top:1953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" filled="f" stroked="f" strokeweight=".5pt">
                  <v:textbox>
                    <w:txbxContent>
                      <w:p w14:paraId="41F353D2"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v:textbox>
                </v:shape>
                <v:shape id="Text Box 9" o:spid="_x0000_s1036" type="#_x0000_t202" style="position:absolute;left:15677;top:6020;width:4635;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" filled="f" stroked="f" strokeweight=".5pt">
                  <v:textbox>
                    <w:txbxContent>
                      <w:p w14:paraId="2EE36B0B"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v:textbox>
                </v:shape>
                <v:shape id="Text Box 8" o:spid="_x0000_s1037" type="#_x0000_t202" style="position:absolute;left:42645;top:12856;width:4636;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" filled="f" stroked="f" strokeweight=".5pt">
                  <v:textbox>
                    <w:txbxContent>
                      <w:p w14:paraId="658E50F9"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v:textbox>
                </v:shape>
                <v:line id="Straight Connector 1029586809" o:spid="_x0000_s1038" style="position:absolute;visibility:visible;mso-wrap-style:square" from="35674,19290" to="35674,19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" strokecolor="#4472c4 [3204]" strokeweight=".5pt">
                  <v:stroke joinstyle="miter"/>
                </v:line>
                <v:shape id="Straight Arrow Connector 597711294" o:spid="_x0000_s1039" type="#_x0000_t32" style="position:absolute;left:5028;top:19341;width:42335;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" strokecolor="#4472c4 [3204]" strokeweight=".5pt">
                  <v:stroke endarrow="block" joinstyle="miter"/>
                </v:shape>
                <v:shape id="Text Box 10" o:spid="_x0000_s1040" type="#_x0000_t202" style="position:absolute;left:44885;top:1957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" filled="f" stroked="f" strokeweight=".5pt">
                  <v:textbox>
                    <w:txbxContent>
                      <w:p w14:paraId="695F6F4C"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p>
                    </w:txbxContent>
                  </v:textbox>
                </v:shape>
                <v:shape id="Text Box 10" o:spid="_x0000_s1041" type="#_x0000_t202" style="position:absolute;left:264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" filled="f" stroked="f" strokeweight=".5pt">
                  <v:textbox>
                    <w:txbxContent>
                      <w:p w14:paraId="0D3DB8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BLER</w:t>
                        </w:r>
                      </w:p>
                    </w:txbxContent>
                  </v:textbox>
                </v:shape>
                <w10:wrap type="topAndBottom"/>
              </v:group>
            </w:pict>
          </mc:Fallback>
        </mc:AlternateContent>
      </w:r>
    </w:p>
    <w:p w14:paraId="69C43B41" w14:textId="6D8910B1" w:rsidR="00FA7612" w:rsidRPr="00D474A4" w:rsidRDefault="00FA7612" w:rsidP="00E7631E">
      <w:pPr>
        <w:autoSpaceDE w:val="0"/>
        <w:autoSpaceDN w:val="0"/>
        <w:adjustRightInd w:val="0"/>
        <w:snapToGrid w:val="0"/>
        <w:spacing w:after="120"/>
        <w:jc w:val="both"/>
        <w:rPr>
          <w:rFonts w:ascii="Arial" w:eastAsia="DengXian" w:hAnsi="Arial" w:cs="Arial"/>
          <w:lang w:eastAsia="zh-CN"/>
        </w:rPr>
      </w:pPr>
    </w:p>
    <w:p w14:paraId="0A5808AE" w14:textId="6B60994C" w:rsidR="00116D0A" w:rsidRDefault="00116D0A" w:rsidP="00116D0A">
      <w:pPr>
        <w:autoSpaceDE w:val="0"/>
        <w:autoSpaceDN w:val="0"/>
        <w:adjustRightInd w:val="0"/>
        <w:snapToGrid w:val="0"/>
        <w:spacing w:after="120"/>
        <w:jc w:val="both"/>
        <w:rPr>
          <w:rFonts w:ascii="Arial" w:eastAsia="DengXian" w:hAnsi="Arial" w:cs="Arial"/>
          <w:lang w:eastAsia="zh-CN"/>
        </w:rPr>
      </w:pPr>
      <w:r w:rsidRPr="00D474A4">
        <w:rPr>
          <w:rFonts w:ascii="Arial" w:eastAsia="DengXian" w:hAnsi="Arial" w:cs="Arial"/>
          <w:b/>
          <w:bCs/>
          <w:lang w:eastAsia="zh-CN"/>
        </w:rPr>
        <w:t>Step 4</w:t>
      </w:r>
      <w:r w:rsidRPr="00D474A4">
        <w:rPr>
          <w:rFonts w:ascii="Arial" w:eastAsia="DengXian" w:hAnsi="Arial" w:cs="Arial"/>
          <w:lang w:eastAsia="zh-CN"/>
        </w:rPr>
        <w:t xml:space="preserve">: </w:t>
      </w:r>
      <w:r w:rsidR="00297982" w:rsidRPr="00D474A4">
        <w:rPr>
          <w:rFonts w:ascii="Arial" w:eastAsia="DengXian" w:hAnsi="Arial" w:cs="Arial"/>
          <w:lang w:eastAsia="zh-CN"/>
        </w:rPr>
        <w:t xml:space="preserve">For each </w:t>
      </w:r>
      <w:r w:rsidRPr="00D474A4">
        <w:rPr>
          <w:rFonts w:ascii="Arial" w:eastAsia="DengXian" w:hAnsi="Arial" w:cs="Arial"/>
          <w:lang w:eastAsia="zh-CN"/>
        </w:rPr>
        <w:t>candidate</w:t>
      </w:r>
      <w:r w:rsidRPr="00D474A4">
        <w:rPr>
          <w:rFonts w:ascii="Arial" w:eastAsia="DengXian" w:hAnsi="Arial" w:cs="Arial" w:hint="eastAsia"/>
          <w:lang w:eastAsia="zh-CN"/>
        </w:rPr>
        <w:t xml:space="preserve"> TBS</w:t>
      </w:r>
      <w:r w:rsidR="00297982" w:rsidRPr="00D474A4">
        <w:rPr>
          <w:rFonts w:ascii="Arial" w:eastAsia="DengXian" w:hAnsi="Arial" w:cs="Arial"/>
          <w:lang w:eastAsia="zh-CN"/>
        </w:rPr>
        <w:t xml:space="preserve">, agree on the </w:t>
      </w:r>
      <w:r w:rsidR="00297982" w:rsidRPr="00D474A4">
        <w:rPr>
          <w:rFonts w:ascii="Arial" w:eastAsia="DengXian" w:hAnsi="Arial" w:cs="Arial"/>
          <w:b/>
          <w:bCs/>
          <w:i/>
          <w:iCs/>
          <w:lang w:eastAsia="zh-CN"/>
        </w:rPr>
        <w:t xml:space="preserve">scheduling scheme configuration </w:t>
      </w:r>
      <w:r w:rsidRPr="00D474A4">
        <w:rPr>
          <w:rFonts w:ascii="Arial" w:eastAsia="DengXian" w:hAnsi="Arial" w:cs="Arial"/>
          <w:lang w:eastAsia="zh-CN"/>
        </w:rPr>
        <w:t xml:space="preserve">that leads to </w:t>
      </w:r>
      <w:r w:rsidR="00942A9E" w:rsidRPr="00D474A4">
        <w:rPr>
          <w:rFonts w:ascii="Arial" w:eastAsia="DengXian" w:hAnsi="Arial" w:cs="Arial"/>
          <w:lang w:eastAsia="zh-CN"/>
        </w:rPr>
        <w:t>best possible transmission performance</w:t>
      </w:r>
      <w:r w:rsidR="00266D18">
        <w:rPr>
          <w:rFonts w:ascii="Arial" w:eastAsia="DengXian" w:hAnsi="Arial" w:cs="Arial"/>
          <w:lang w:eastAsia="zh-CN"/>
        </w:rPr>
        <w:t xml:space="preserve"> minimizing BLER at given SNR</w:t>
      </w:r>
      <w:r w:rsidR="00F702CC" w:rsidRPr="00D474A4">
        <w:rPr>
          <w:rFonts w:ascii="Arial" w:eastAsia="DengXian" w:hAnsi="Arial" w:cs="Arial"/>
          <w:lang w:eastAsia="zh-CN"/>
        </w:rPr>
        <w:t>. R</w:t>
      </w:r>
      <w:r w:rsidRPr="00D474A4">
        <w:rPr>
          <w:rFonts w:ascii="Arial" w:eastAsia="DengXian" w:hAnsi="Arial" w:cs="Arial"/>
          <w:lang w:eastAsia="zh-CN"/>
        </w:rPr>
        <w:t xml:space="preserve">egard </w:t>
      </w:r>
      <w:r w:rsidRPr="00D474A4">
        <w:rPr>
          <w:rFonts w:ascii="Arial" w:eastAsia="DengXian" w:hAnsi="Arial" w:cs="Arial" w:hint="eastAsia"/>
          <w:lang w:eastAsia="zh-CN"/>
        </w:rPr>
        <w:t>them</w:t>
      </w:r>
      <w:r w:rsidRPr="00D474A4">
        <w:rPr>
          <w:rFonts w:ascii="Arial" w:eastAsia="DengXian" w:hAnsi="Arial" w:cs="Arial"/>
          <w:lang w:eastAsia="zh-CN"/>
        </w:rPr>
        <w:t xml:space="preserve"> as the </w:t>
      </w:r>
      <w:r w:rsidRPr="00D474A4">
        <w:rPr>
          <w:rFonts w:ascii="Arial" w:eastAsia="DengXian" w:hAnsi="Arial" w:cs="Arial"/>
          <w:b/>
          <w:bCs/>
          <w:i/>
          <w:iCs/>
          <w:lang w:eastAsia="zh-CN"/>
        </w:rPr>
        <w:t>selected TBS configurations</w:t>
      </w:r>
      <w:r w:rsidRPr="00D474A4">
        <w:rPr>
          <w:rFonts w:ascii="Arial" w:eastAsia="DengXian" w:hAnsi="Arial" w:cs="Arial"/>
          <w:lang w:eastAsia="zh-CN"/>
        </w:rPr>
        <w:t xml:space="preserve"> (e.g. select solid curves</w:t>
      </w:r>
      <w:r w:rsidR="00E22029">
        <w:rPr>
          <w:rFonts w:ascii="Arial" w:eastAsia="DengXian" w:hAnsi="Arial" w:cs="Arial"/>
          <w:lang w:eastAsia="zh-CN"/>
        </w:rPr>
        <w:t>, see Figure 2</w:t>
      </w:r>
      <w:r w:rsidRPr="00D474A4">
        <w:rPr>
          <w:rFonts w:ascii="Arial" w:eastAsia="DengXian" w:hAnsi="Arial" w:cs="Arial"/>
          <w:lang w:eastAsia="zh-CN"/>
        </w:rPr>
        <w:t>)</w:t>
      </w:r>
    </w:p>
    <w:p w14:paraId="17D7B66F" w14:textId="77777777" w:rsidR="00E22029" w:rsidRPr="00D474A4" w:rsidRDefault="00E22029" w:rsidP="00E22029">
      <w:pPr>
        <w:autoSpaceDE w:val="0"/>
        <w:autoSpaceDN w:val="0"/>
        <w:adjustRightInd w:val="0"/>
        <w:snapToGrid w:val="0"/>
        <w:spacing w:after="120"/>
        <w:jc w:val="both"/>
        <w:rPr>
          <w:rFonts w:ascii="Arial" w:eastAsia="DengXian" w:hAnsi="Arial" w:cs="Arial"/>
          <w:lang w:eastAsia="zh-CN"/>
        </w:rPr>
      </w:pPr>
      <w:r w:rsidRPr="00D474A4">
        <w:rPr>
          <w:rFonts w:ascii="Arial" w:eastAsia="DengXian" w:hAnsi="Arial" w:cs="Arial"/>
          <w:b/>
          <w:bCs/>
          <w:lang w:eastAsia="zh-CN"/>
        </w:rPr>
        <w:t>Step 5</w:t>
      </w:r>
      <w:r w:rsidRPr="00D474A4">
        <w:rPr>
          <w:rFonts w:ascii="Arial" w:eastAsia="DengXian" w:hAnsi="Arial" w:cs="Arial"/>
          <w:lang w:eastAsia="zh-CN"/>
        </w:rPr>
        <w:t xml:space="preserve">: For each </w:t>
      </w:r>
      <w:r w:rsidRPr="00D474A4">
        <w:rPr>
          <w:rFonts w:ascii="Arial" w:eastAsia="DengXian" w:hAnsi="Arial" w:cs="Arial"/>
          <w:b/>
          <w:bCs/>
          <w:i/>
          <w:iCs/>
          <w:lang w:eastAsia="zh-CN"/>
        </w:rPr>
        <w:t>selected TBS configuration</w:t>
      </w:r>
      <w:r w:rsidRPr="00D474A4">
        <w:rPr>
          <w:rFonts w:ascii="Arial" w:eastAsia="DengXian" w:hAnsi="Arial" w:cs="Arial"/>
          <w:lang w:eastAsia="zh-CN"/>
        </w:rPr>
        <w:t xml:space="preserve"> lookup </w:t>
      </w:r>
      <w:r w:rsidRPr="00D474A4">
        <w:rPr>
          <w:rFonts w:ascii="Arial" w:eastAsia="DengXian" w:hAnsi="Arial" w:cs="Arial"/>
          <w:b/>
          <w:bCs/>
          <w:i/>
          <w:iCs/>
          <w:lang w:eastAsia="zh-CN"/>
        </w:rPr>
        <w:t>target BLER</w:t>
      </w:r>
      <w:r w:rsidRPr="00D474A4">
        <w:rPr>
          <w:rFonts w:ascii="Arial" w:eastAsia="DengXian" w:hAnsi="Arial" w:cs="Arial"/>
          <w:lang w:eastAsia="zh-CN"/>
        </w:rPr>
        <w:t xml:space="preserve"> corresponding to </w:t>
      </w:r>
      <w:r w:rsidRPr="00D474A4">
        <w:rPr>
          <w:rFonts w:ascii="Arial" w:eastAsia="DengXian" w:hAnsi="Arial" w:cs="Arial"/>
          <w:b/>
          <w:bCs/>
          <w:i/>
          <w:iCs/>
          <w:lang w:eastAsia="zh-CN"/>
        </w:rPr>
        <w:t>selected SNR values</w:t>
      </w:r>
      <w:r w:rsidRPr="00D474A4">
        <w:rPr>
          <w:rFonts w:ascii="Arial" w:eastAsia="DengXian" w:hAnsi="Arial" w:cs="Arial"/>
          <w:lang w:eastAsia="zh-CN"/>
        </w:rPr>
        <w:t xml:space="preserve"> (e.g. BLER</w:t>
      </w:r>
      <w:r w:rsidRPr="00D474A4">
        <w:rPr>
          <w:rFonts w:ascii="Arial" w:eastAsia="DengXian" w:hAnsi="Arial" w:cs="Arial"/>
          <w:vertAlign w:val="subscript"/>
          <w:lang w:eastAsia="zh-CN"/>
        </w:rPr>
        <w:t>11</w:t>
      </w:r>
      <w:r w:rsidRPr="00D474A4">
        <w:rPr>
          <w:rFonts w:ascii="Arial" w:eastAsia="DengXian" w:hAnsi="Arial" w:cs="Arial"/>
          <w:lang w:eastAsia="zh-CN"/>
        </w:rPr>
        <w:t xml:space="preserve"> and BLER</w:t>
      </w:r>
      <w:r w:rsidRPr="00D474A4">
        <w:rPr>
          <w:rFonts w:ascii="Arial" w:eastAsia="DengXian" w:hAnsi="Arial" w:cs="Arial"/>
          <w:vertAlign w:val="subscript"/>
          <w:lang w:eastAsia="zh-CN"/>
        </w:rPr>
        <w:t>12</w:t>
      </w:r>
      <w:r w:rsidRPr="00D474A4">
        <w:rPr>
          <w:rFonts w:ascii="Arial" w:eastAsia="DengXian" w:hAnsi="Arial" w:cs="Arial"/>
          <w:lang w:eastAsia="zh-CN"/>
        </w:rPr>
        <w:t xml:space="preserve"> for TBS</w:t>
      </w:r>
      <w:r w:rsidRPr="00D474A4">
        <w:rPr>
          <w:rFonts w:ascii="Arial" w:eastAsia="DengXian" w:hAnsi="Arial" w:cs="Arial"/>
          <w:vertAlign w:val="subscript"/>
          <w:lang w:eastAsia="zh-CN"/>
        </w:rPr>
        <w:t>1</w:t>
      </w:r>
      <w:r w:rsidRPr="00D474A4">
        <w:rPr>
          <w:rFonts w:ascii="Arial" w:eastAsia="DengXian" w:hAnsi="Arial" w:cs="Arial"/>
          <w:lang w:eastAsia="zh-CN"/>
        </w:rPr>
        <w:t xml:space="preserve"> and BLER</w:t>
      </w:r>
      <w:r w:rsidRPr="00D474A4">
        <w:rPr>
          <w:rFonts w:ascii="Arial" w:eastAsia="DengXian" w:hAnsi="Arial" w:cs="Arial"/>
          <w:vertAlign w:val="subscript"/>
          <w:lang w:eastAsia="zh-CN"/>
        </w:rPr>
        <w:t>11</w:t>
      </w:r>
      <w:r w:rsidRPr="00D474A4">
        <w:rPr>
          <w:rFonts w:ascii="Arial" w:eastAsia="DengXian" w:hAnsi="Arial" w:cs="Arial"/>
          <w:lang w:eastAsia="zh-CN"/>
        </w:rPr>
        <w:t xml:space="preserve"> and BLER</w:t>
      </w:r>
      <w:r w:rsidRPr="00D474A4">
        <w:rPr>
          <w:rFonts w:ascii="Arial" w:eastAsia="DengXian" w:hAnsi="Arial" w:cs="Arial"/>
          <w:vertAlign w:val="subscript"/>
          <w:lang w:eastAsia="zh-CN"/>
        </w:rPr>
        <w:t>12</w:t>
      </w:r>
      <w:r w:rsidRPr="00D474A4">
        <w:rPr>
          <w:rFonts w:ascii="Arial" w:eastAsia="DengXian" w:hAnsi="Arial" w:cs="Arial"/>
          <w:lang w:eastAsia="zh-CN"/>
        </w:rPr>
        <w:t xml:space="preserve"> for TBS</w:t>
      </w:r>
      <w:r w:rsidRPr="00D474A4">
        <w:rPr>
          <w:rFonts w:ascii="Arial" w:eastAsia="DengXian" w:hAnsi="Arial" w:cs="Arial"/>
          <w:vertAlign w:val="subscript"/>
          <w:lang w:eastAsia="zh-CN"/>
        </w:rPr>
        <w:t>2</w:t>
      </w:r>
      <w:r w:rsidRPr="00D474A4">
        <w:rPr>
          <w:rFonts w:ascii="Arial" w:eastAsia="DengXian" w:hAnsi="Arial" w:cs="Arial"/>
          <w:lang w:eastAsia="zh-CN"/>
        </w:rPr>
        <w:t>)</w:t>
      </w:r>
    </w:p>
    <w:p w14:paraId="5D4106D3" w14:textId="5FA00AB1" w:rsidR="00E22029" w:rsidRPr="00E22029" w:rsidRDefault="00E22029" w:rsidP="00E22029">
      <w:pPr>
        <w:jc w:val="both"/>
        <w:rPr>
          <w:rFonts w:ascii="Arial" w:eastAsia="vivo type 简 Bold" w:hAnsi="Arial" w:cs="Arial"/>
          <w:kern w:val="24"/>
          <w:sz w:val="21"/>
          <w:szCs w:val="21"/>
          <w:lang w:eastAsia="zh-CN"/>
        </w:rPr>
      </w:pPr>
      <w:r w:rsidRPr="00D474A4">
        <w:rPr>
          <w:rFonts w:ascii="Arial" w:eastAsia="DengXian" w:hAnsi="Arial" w:cs="Arial"/>
          <w:b/>
          <w:bCs/>
          <w:lang w:eastAsia="zh-CN"/>
        </w:rPr>
        <w:t>Step 6</w:t>
      </w:r>
      <w:r w:rsidRPr="00D474A4">
        <w:rPr>
          <w:rFonts w:ascii="Arial" w:eastAsia="DengXian" w:hAnsi="Arial" w:cs="Arial"/>
          <w:lang w:eastAsia="zh-CN"/>
        </w:rPr>
        <w:t>: Discard TBSs that lead to a target BLER &gt; [20%]</w:t>
      </w:r>
      <w:r w:rsidRPr="00D474A4">
        <w:rPr>
          <w:rFonts w:ascii="Arial" w:eastAsia="DengXian" w:hAnsi="Arial" w:cs="Arial" w:hint="eastAsia"/>
          <w:lang w:eastAsia="zh-CN"/>
        </w:rPr>
        <w:t>.</w:t>
      </w:r>
      <w:r w:rsidRPr="00D474A4">
        <w:rPr>
          <w:noProof/>
        </w:rPr>
        <mc:AlternateContent>
          <mc:Choice Requires="wps">
            <w:drawing>
              <wp:anchor distT="0" distB="0" distL="114300" distR="114300" simplePos="0" relativeHeight="251699200" behindDoc="0" locked="0" layoutInCell="1" allowOverlap="1" wp14:anchorId="1DF6B787" wp14:editId="37E0C1EE">
                <wp:simplePos x="0" y="0"/>
                <wp:positionH relativeFrom="column">
                  <wp:posOffset>0</wp:posOffset>
                </wp:positionH>
                <wp:positionV relativeFrom="paragraph">
                  <wp:posOffset>8585835</wp:posOffset>
                </wp:positionV>
                <wp:extent cx="4951730" cy="635"/>
                <wp:effectExtent l="0" t="0" r="1270" b="0"/>
                <wp:wrapTopAndBottom/>
                <wp:docPr id="451095758" name="Text Box 1"/>
                <wp:cNvGraphicFramePr/>
                <a:graphic xmlns:a="http://schemas.openxmlformats.org/drawingml/2006/main">
                  <a:graphicData uri="http://schemas.microsoft.com/office/word/2010/wordprocessingShape">
                    <wps:wsp>
                      <wps:cNvSpPr txBox="1"/>
                      <wps:spPr>
                        <a:xfrm>
                          <a:off x="0" y="0"/>
                          <a:ext cx="4951730" cy="635"/>
                        </a:xfrm>
                        <a:prstGeom prst="rect">
                          <a:avLst/>
                        </a:prstGeom>
                        <a:solidFill>
                          <a:prstClr val="white"/>
                        </a:solidFill>
                        <a:ln>
                          <a:noFill/>
                        </a:ln>
                      </wps:spPr>
                      <wps:txbx>
                        <w:txbxContent>
                          <w:p w14:paraId="128AA401" w14:textId="436A44C3" w:rsidR="00E22029" w:rsidRPr="006A3180" w:rsidRDefault="00E22029" w:rsidP="00E22029">
                            <w:pPr>
                              <w:pStyle w:val="Caption"/>
                              <w:rPr>
                                <w:rFonts w:ascii="Arial" w:eastAsia="DengXian" w:hAnsi="Arial" w:cs="Arial"/>
                                <w:kern w:val="0"/>
                                <w:sz w:val="20"/>
                                <w:szCs w:val="20"/>
                                <w:lang w:val="en-US" w:eastAsia="zh-CN"/>
                              </w:rPr>
                            </w:pPr>
                            <w:r w:rsidRPr="006A3180">
                              <w:rPr>
                                <w:lang w:val="en-US"/>
                              </w:rPr>
                              <w:t xml:space="preserve">Figure </w:t>
                            </w:r>
                            <w:r>
                              <w:rPr>
                                <w:lang w:val="en-US"/>
                              </w:rPr>
                              <w:t>2</w:t>
                            </w:r>
                            <w:r w:rsidRPr="006A3180">
                              <w:rPr>
                                <w:lang w:val="en-US"/>
                              </w:rPr>
                              <w:t xml:space="preserve">: Example with selected </w:t>
                            </w:r>
                            <w:r>
                              <w:rPr>
                                <w:lang w:val="en-US"/>
                              </w:rPr>
                              <w:t xml:space="preserve">TBS configurations showing target BLER corresponding to selected </w:t>
                            </w:r>
                            <w:r w:rsidRPr="006A3180">
                              <w:rPr>
                                <w:lang w:val="en-US"/>
                              </w:rPr>
                              <w:t>SNR v</w:t>
                            </w:r>
                            <w:r>
                              <w:rPr>
                                <w:lang w:val="en-US"/>
                              </w:rPr>
                              <w:t>alues according to step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DF6B787" id="_x0000_s1042" type="#_x0000_t202" style="position:absolute;left:0;text-align:left;margin-left:0;margin-top:676.05pt;width:389.9pt;height:.05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" stroked="f">
                <v:textbox style="mso-fit-shape-to-text:t" inset="0,0,0,0">
                  <w:txbxContent>
                    <w:p w14:paraId="128AA401" w14:textId="436A44C3" w:rsidR="00E22029" w:rsidRPr="006A3180" w:rsidRDefault="00E22029" w:rsidP="00E22029">
                      <w:pPr>
                        <w:pStyle w:val="Caption"/>
                        <w:rPr>
                          <w:rFonts w:ascii="Arial" w:eastAsia="DengXian" w:hAnsi="Arial" w:cs="Arial"/>
                          <w:kern w:val="0"/>
                          <w:sz w:val="20"/>
                          <w:szCs w:val="20"/>
                          <w:lang w:val="en-US" w:eastAsia="zh-CN"/>
                        </w:rPr>
                      </w:pPr>
                      <w:r w:rsidRPr="006A3180">
                        <w:rPr>
                          <w:lang w:val="en-US"/>
                        </w:rPr>
                        <w:t xml:space="preserve">Figure </w:t>
                      </w:r>
                      <w:r>
                        <w:rPr>
                          <w:lang w:val="en-US"/>
                        </w:rPr>
                        <w:t>2</w:t>
                      </w:r>
                      <w:r w:rsidRPr="006A3180">
                        <w:rPr>
                          <w:lang w:val="en-US"/>
                        </w:rPr>
                        <w:t xml:space="preserve">: Example with selected </w:t>
                      </w:r>
                      <w:r>
                        <w:rPr>
                          <w:lang w:val="en-US"/>
                        </w:rPr>
                        <w:t xml:space="preserve">TBS configurations showing target BLER corresponding to selected </w:t>
                      </w:r>
                      <w:r w:rsidRPr="006A3180">
                        <w:rPr>
                          <w:lang w:val="en-US"/>
                        </w:rPr>
                        <w:t>SNR v</w:t>
                      </w:r>
                      <w:r>
                        <w:rPr>
                          <w:lang w:val="en-US"/>
                        </w:rPr>
                        <w:t>alues according to step 5</w:t>
                      </w:r>
                    </w:p>
                  </w:txbxContent>
                </v:textbox>
                <w10:wrap type="topAndBottom"/>
              </v:shape>
            </w:pict>
          </mc:Fallback>
        </mc:AlternateContent>
      </w:r>
    </w:p>
    <w:p w14:paraId="27C08D68" w14:textId="19C712C7" w:rsidR="00E22029" w:rsidRDefault="00E22029" w:rsidP="00116D0A">
      <w:pPr>
        <w:autoSpaceDE w:val="0"/>
        <w:autoSpaceDN w:val="0"/>
        <w:adjustRightInd w:val="0"/>
        <w:snapToGrid w:val="0"/>
        <w:spacing w:after="120"/>
        <w:jc w:val="both"/>
        <w:rPr>
          <w:rFonts w:ascii="Arial" w:eastAsia="DengXian" w:hAnsi="Arial" w:cs="Arial"/>
          <w:b/>
          <w:bCs/>
          <w:lang w:eastAsia="zh-CN"/>
        </w:rPr>
      </w:pPr>
      <w:r w:rsidRPr="00D474A4">
        <w:rPr>
          <w:rFonts w:ascii="Arial" w:eastAsia="DengXian" w:hAnsi="Arial" w:cs="Arial"/>
          <w:noProof/>
          <w:lang w:eastAsia="zh-CN"/>
        </w:rPr>
        <w:lastRenderedPageBreak/>
        <mc:AlternateContent>
          <mc:Choice Requires="wpg">
            <w:drawing>
              <wp:anchor distT="0" distB="0" distL="114300" distR="114300" simplePos="0" relativeHeight="251697152" behindDoc="0" locked="0" layoutInCell="1" allowOverlap="1" wp14:anchorId="7765C1EA" wp14:editId="66EBCAB6">
                <wp:simplePos x="0" y="0"/>
                <wp:positionH relativeFrom="column">
                  <wp:posOffset>0</wp:posOffset>
                </wp:positionH>
                <wp:positionV relativeFrom="paragraph">
                  <wp:posOffset>147955</wp:posOffset>
                </wp:positionV>
                <wp:extent cx="4951730" cy="2256790"/>
                <wp:effectExtent l="0" t="0" r="1270" b="0"/>
                <wp:wrapTopAndBottom/>
                <wp:docPr id="53308006" name="Group 32"/>
                <wp:cNvGraphicFramePr/>
                <a:graphic xmlns:a="http://schemas.openxmlformats.org/drawingml/2006/main">
                  <a:graphicData uri="http://schemas.microsoft.com/office/word/2010/wordprocessingGroup">
                    <wpg:wgp>
                      <wpg:cNvGrpSpPr/>
                      <wpg:grpSpPr>
                        <a:xfrm>
                          <a:off x="0" y="0"/>
                          <a:ext cx="4951730" cy="2256790"/>
                          <a:chOff x="0" y="0"/>
                          <a:chExt cx="4952076" cy="2257213"/>
                        </a:xfrm>
                      </wpg:grpSpPr>
                      <wps:wsp>
                        <wps:cNvPr id="1653183124" name="Straight Arrow Connector 1653183124"/>
                        <wps:cNvCnPr/>
                        <wps:spPr>
                          <a:xfrm flipV="1">
                            <a:off x="502819" y="178975"/>
                            <a:ext cx="1905" cy="17570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7501335" name="Freeform: Shape 387501335"/>
                        <wps:cNvSpPr/>
                        <wps:spPr>
                          <a:xfrm>
                            <a:off x="248819" y="38789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9611657" name="Freeform: Shape 589611657"/>
                        <wps:cNvSpPr/>
                        <wps:spPr>
                          <a:xfrm>
                            <a:off x="355499" y="36884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3021617" name="Freeform: Shape 803021617"/>
                        <wps:cNvSpPr/>
                        <wps:spPr>
                          <a:xfrm>
                            <a:off x="1101624" y="34788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4412428" name="Freeform: Shape 1644412428"/>
                        <wps:cNvSpPr/>
                        <wps:spPr>
                          <a:xfrm>
                            <a:off x="1208304" y="32883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4083909" name="Straight Connector 594083909"/>
                        <wps:cNvCnPr/>
                        <wps:spPr>
                          <a:xfrm>
                            <a:off x="2463699" y="193411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73825224" name="Text Box 8"/>
                        <wps:cNvSpPr txBox="1">
                          <a:spLocks noChangeArrowheads="1"/>
                        </wps:cNvSpPr>
                        <wps:spPr bwMode="auto">
                          <a:xfrm>
                            <a:off x="2278881" y="1946020"/>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AFB8C7"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477009570" name="Text Box 10"/>
                        <wps:cNvSpPr txBox="1">
                          <a:spLocks noChangeArrowheads="1"/>
                        </wps:cNvSpPr>
                        <wps:spPr bwMode="auto">
                          <a:xfrm>
                            <a:off x="3379603" y="195316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C83921"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631743272" name="Text Box 9"/>
                        <wps:cNvSpPr txBox="1">
                          <a:spLocks noChangeArrowheads="1"/>
                        </wps:cNvSpPr>
                        <wps:spPr bwMode="auto">
                          <a:xfrm>
                            <a:off x="1567714" y="602045"/>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DC5339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626043174" name="Text Box 8"/>
                        <wps:cNvSpPr txBox="1">
                          <a:spLocks noChangeArrowheads="1"/>
                        </wps:cNvSpPr>
                        <wps:spPr bwMode="auto">
                          <a:xfrm>
                            <a:off x="4264559" y="1285683"/>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7DD03C"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113889132" name="Straight Connector 1113889132"/>
                        <wps:cNvCnPr/>
                        <wps:spPr>
                          <a:xfrm flipH="1" flipV="1">
                            <a:off x="2463699" y="512985"/>
                            <a:ext cx="1270" cy="1408430"/>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844806055" name="Straight Connector 844806055"/>
                        <wps:cNvCnPr/>
                        <wps:spPr>
                          <a:xfrm flipH="1" flipV="1">
                            <a:off x="3564154" y="1030510"/>
                            <a:ext cx="1905" cy="90233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309125796" name="Straight Connector 309125796"/>
                        <wps:cNvCnPr/>
                        <wps:spPr>
                          <a:xfrm>
                            <a:off x="500914" y="504095"/>
                            <a:ext cx="1956435"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571186155" name="Straight Connector 1571186155"/>
                        <wps:cNvCnPr/>
                        <wps:spPr>
                          <a:xfrm flipV="1">
                            <a:off x="500914" y="1046385"/>
                            <a:ext cx="3069590"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387132079" name="Straight Connector 387132079"/>
                        <wps:cNvCnPr/>
                        <wps:spPr>
                          <a:xfrm flipV="1">
                            <a:off x="496469" y="1731550"/>
                            <a:ext cx="3069590"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400054022" name="Straight Connector 1400054022"/>
                        <wps:cNvCnPr/>
                        <wps:spPr>
                          <a:xfrm>
                            <a:off x="3567469" y="192903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84603868" name="Straight Arrow Connector 1584603868"/>
                        <wps:cNvCnPr/>
                        <wps:spPr>
                          <a:xfrm flipV="1">
                            <a:off x="502819" y="1934115"/>
                            <a:ext cx="423354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32020" name="Straight Connector 16032020"/>
                        <wps:cNvCnPr/>
                        <wps:spPr>
                          <a:xfrm>
                            <a:off x="496469" y="941928"/>
                            <a:ext cx="1956435"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631117242" name="Text Box 8"/>
                        <wps:cNvSpPr txBox="1">
                          <a:spLocks noChangeArrowheads="1"/>
                        </wps:cNvSpPr>
                        <wps:spPr bwMode="auto">
                          <a:xfrm>
                            <a:off x="2439" y="1618203"/>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55D05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12</w:t>
                              </w:r>
                            </w:p>
                          </w:txbxContent>
                        </wps:txbx>
                        <wps:bodyPr vert="horz" wrap="square" lIns="91440" tIns="45720" rIns="91440" bIns="45720" numCol="1" anchor="t" anchorCtr="0" compatLnSpc="1">
                          <a:prstTxWarp prst="textNoShape">
                            <a:avLst/>
                          </a:prstTxWarp>
                        </wps:bodyPr>
                      </wps:wsp>
                      <wps:wsp>
                        <wps:cNvPr id="604197842" name="Text Box 8"/>
                        <wps:cNvSpPr txBox="1">
                          <a:spLocks noChangeArrowheads="1"/>
                        </wps:cNvSpPr>
                        <wps:spPr bwMode="auto">
                          <a:xfrm>
                            <a:off x="4445" y="976509"/>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790404"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22</w:t>
                              </w:r>
                            </w:p>
                          </w:txbxContent>
                        </wps:txbx>
                        <wps:bodyPr vert="horz" wrap="square" lIns="91440" tIns="45720" rIns="91440" bIns="45720" numCol="1" anchor="t" anchorCtr="0" compatLnSpc="1">
                          <a:prstTxWarp prst="textNoShape">
                            <a:avLst/>
                          </a:prstTxWarp>
                        </wps:bodyPr>
                      </wps:wsp>
                      <wps:wsp>
                        <wps:cNvPr id="7880475" name="Text Box 8"/>
                        <wps:cNvSpPr txBox="1">
                          <a:spLocks noChangeArrowheads="1"/>
                        </wps:cNvSpPr>
                        <wps:spPr bwMode="auto">
                          <a:xfrm>
                            <a:off x="0" y="839984"/>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C5E84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11</w:t>
                              </w:r>
                            </w:p>
                          </w:txbxContent>
                        </wps:txbx>
                        <wps:bodyPr vert="horz" wrap="square" lIns="91440" tIns="45720" rIns="91440" bIns="45720" numCol="1" anchor="t" anchorCtr="0" compatLnSpc="1">
                          <a:prstTxWarp prst="textNoShape">
                            <a:avLst/>
                          </a:prstTxWarp>
                        </wps:bodyPr>
                      </wps:wsp>
                      <wps:wsp>
                        <wps:cNvPr id="94559745" name="Text Box 8"/>
                        <wps:cNvSpPr txBox="1">
                          <a:spLocks noChangeArrowheads="1"/>
                        </wps:cNvSpPr>
                        <wps:spPr bwMode="auto">
                          <a:xfrm>
                            <a:off x="14037" y="410852"/>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A5918F"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21</w:t>
                              </w:r>
                            </w:p>
                          </w:txbxContent>
                        </wps:txbx>
                        <wps:bodyPr vert="horz" wrap="square" lIns="91440" tIns="45720" rIns="91440" bIns="45720" numCol="1" anchor="t" anchorCtr="0" compatLnSpc="1">
                          <a:prstTxWarp prst="textNoShape">
                            <a:avLst/>
                          </a:prstTxWarp>
                        </wps:bodyPr>
                      </wps:wsp>
                      <wps:wsp>
                        <wps:cNvPr id="671791758" name="Text Box 10"/>
                        <wps:cNvSpPr txBox="1">
                          <a:spLocks noChangeArrowheads="1"/>
                        </wps:cNvSpPr>
                        <wps:spPr bwMode="auto">
                          <a:xfrm>
                            <a:off x="4488526" y="195717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2F26D2"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p>
                          </w:txbxContent>
                        </wps:txbx>
                        <wps:bodyPr vert="horz" wrap="square" lIns="91440" tIns="45720" rIns="91440" bIns="45720" numCol="1" anchor="t" anchorCtr="0" compatLnSpc="1">
                          <a:prstTxWarp prst="textNoShape">
                            <a:avLst/>
                          </a:prstTxWarp>
                        </wps:bodyPr>
                      </wps:wsp>
                      <wps:wsp>
                        <wps:cNvPr id="1956292211" name="Text Box 10"/>
                        <wps:cNvSpPr txBox="1">
                          <a:spLocks noChangeArrowheads="1"/>
                        </wps:cNvSpPr>
                        <wps:spPr bwMode="auto">
                          <a:xfrm>
                            <a:off x="264093" y="0"/>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CE511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p>
                          </w:txbxContent>
                        </wps:txbx>
                        <wps:bodyPr vert="horz" wrap="square" lIns="91440" tIns="45720" rIns="91440" bIns="45720" numCol="1" anchor="t" anchorCtr="0" compatLnSpc="1">
                          <a:prstTxWarp prst="textNoShape">
                            <a:avLst/>
                          </a:prstTxWarp>
                        </wps:bodyPr>
                      </wps:wsp>
                    </wpg:wgp>
                  </a:graphicData>
                </a:graphic>
              </wp:anchor>
            </w:drawing>
          </mc:Choice>
          <mc:Fallback>
            <w:pict>
              <v:group w14:anchorId="7765C1EA" id="_x0000_s1043" style="position:absolute;left:0;text-align:left;margin-left:0;margin-top:11.65pt;width:389.9pt;height:177.7pt;z-index:251697152" coordsize="49520,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">
                <v:shape id="Straight Arrow Connector 1653183124" o:spid="_x0000_s1044" type="#_x0000_t32" style="position:absolute;left:5028;top:1789;width:19;height:175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" strokecolor="#4472c4 [3204]" strokeweight=".5pt">
                  <v:stroke endarrow="block" joinstyle="miter"/>
                </v:shape>
                <v:shape id="Freeform: Shape 387501335" o:spid="_x0000_s1045" style="position:absolute;left:2488;top:38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" path="m,l768724,26894v268568,40341,586441,119156,842682,215153c1867647,338044,2080559,466539,2306171,602877v225612,136338,476624,322730,658906,457200c3147359,1194548,3273612,1302124,3399865,1409700e" filled="f" strokecolor="#09101d [484]" strokeweight="1pt">
                  <v:stroke joinstyle="miter"/>
                  <v:path arrowok="t" o:connecttype="custom" o:connectlocs="0,0;768707,26894;1611370,242047;2306120,602877;2965012,1060077;3399790,1409700" o:connectangles="0,0,0,0,0,0"/>
                </v:shape>
                <v:shape id="Freeform: Shape 589611657" o:spid="_x0000_s1046" style="position:absolute;left:3554;top:368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803021617" o:spid="_x0000_s1047" style="position:absolute;left:11016;top:34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" path="m,l768724,26894v268568,40341,586441,119156,842682,215153c1867647,338044,2080559,466539,2306171,602877v225612,136338,476624,322730,658906,457200c3147359,1194548,3273612,1302124,3399865,1409700e" filled="f" strokecolor="#4472c4 [3204]" strokeweight="1pt">
                  <v:stroke joinstyle="miter"/>
                  <v:path arrowok="t" o:connecttype="custom" o:connectlocs="0,0;768707,26894;1611370,242047;2306120,602877;2965012,1060077;3399790,1409700" o:connectangles="0,0,0,0,0,0"/>
                </v:shape>
                <v:shape id="Freeform: Shape 1644412428" o:spid="_x0000_s1048" style="position:absolute;left:12083;top:3288;width:33997;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line id="Straight Connector 594083909" o:spid="_x0000_s1049" style="position:absolute;visibility:visible;mso-wrap-style:square" from="24636,19341" to="24636,19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" strokecolor="#4472c4 [3204]" strokeweight=".5pt">
                  <v:stroke joinstyle="miter"/>
                </v:line>
                <v:shape id="Text Box 8" o:spid="_x0000_s1050" type="#_x0000_t202" style="position:absolute;left:22788;top:1946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" filled="f" stroked="f" strokeweight=".5pt">
                  <v:textbox>
                    <w:txbxContent>
                      <w:p w14:paraId="22AFB8C7"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v:textbox>
                </v:shape>
                <v:shape id="Text Box 10" o:spid="_x0000_s1051" type="#_x0000_t202" style="position:absolute;left:33796;top:1953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" filled="f" stroked="f" strokeweight=".5pt">
                  <v:textbox>
                    <w:txbxContent>
                      <w:p w14:paraId="08C83921"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v:textbox>
                </v:shape>
                <v:shape id="Text Box 9" o:spid="_x0000_s1052" type="#_x0000_t202" style="position:absolute;left:15677;top:6020;width:4635;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" filled="f" stroked="f" strokeweight=".5pt">
                  <v:textbox>
                    <w:txbxContent>
                      <w:p w14:paraId="4DC5339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v:textbox>
                </v:shape>
                <v:shape id="Text Box 8" o:spid="_x0000_s1053" type="#_x0000_t202" style="position:absolute;left:42645;top:12856;width:4636;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" filled="f" stroked="f" strokeweight=".5pt">
                  <v:textbox>
                    <w:txbxContent>
                      <w:p w14:paraId="7D7DD03C"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v:textbox>
                </v:shape>
                <v:line id="Straight Connector 1113889132" o:spid="_x0000_s1054" style="position:absolute;flip:x y;visibility:visible;mso-wrap-style:square" from="24636,5129" to="24649,19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" strokecolor="red" strokeweight=".5pt">
                  <v:stroke dashstyle="3 1" joinstyle="miter"/>
                </v:line>
                <v:line id="Straight Connector 844806055" o:spid="_x0000_s1055" style="position:absolute;flip:x y;visibility:visible;mso-wrap-style:square" from="35641,10305" to="35660,19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" strokecolor="red" strokeweight=".5pt">
                  <v:stroke dashstyle="3 1" joinstyle="miter"/>
                </v:line>
                <v:line id="Straight Connector 309125796" o:spid="_x0000_s1056" style="position:absolute;visibility:visible;mso-wrap-style:square" from="5009,5040" to="24573,5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" strokecolor="red" strokeweight=".5pt">
                  <v:stroke dashstyle="3 1" joinstyle="miter"/>
                </v:line>
                <v:line id="Straight Connector 1571186155" o:spid="_x0000_s1057" style="position:absolute;flip:y;visibility:visible;mso-wrap-style:square" from="5009,10463" to="35705,10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" strokecolor="red" strokeweight=".5pt">
                  <v:stroke dashstyle="3 1" joinstyle="miter"/>
                </v:line>
                <v:line id="Straight Connector 387132079" o:spid="_x0000_s1058" style="position:absolute;flip:y;visibility:visible;mso-wrap-style:square" from="4964,17315" to="35660,17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" strokecolor="red" strokeweight=".5pt">
                  <v:stroke dashstyle="3 1" joinstyle="miter"/>
                </v:line>
                <v:line id="Straight Connector 1400054022" o:spid="_x0000_s1059" style="position:absolute;visibility:visible;mso-wrap-style:square" from="35674,19290" to="35674,19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" strokecolor="#4472c4 [3204]" strokeweight=".5pt">
                  <v:stroke joinstyle="miter"/>
                </v:line>
                <v:shape id="Straight Arrow Connector 1584603868" o:spid="_x0000_s1060" type="#_x0000_t32" style="position:absolute;left:5028;top:19341;width:42335;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" strokecolor="#4472c4 [3204]" strokeweight=".5pt">
                  <v:stroke endarrow="block" joinstyle="miter"/>
                </v:shape>
                <v:line id="Straight Connector 16032020" o:spid="_x0000_s1061" style="position:absolute;visibility:visible;mso-wrap-style:square" from="4964,9419" to="24529,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" strokecolor="red" strokeweight=".5pt">
                  <v:stroke dashstyle="3 1" joinstyle="miter"/>
                </v:line>
                <v:shape id="Text Box 8" o:spid="_x0000_s1062" type="#_x0000_t202" style="position:absolute;left:24;top:16182;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" filled="f" stroked="f" strokeweight=".5pt">
                  <v:textbox>
                    <w:txbxContent>
                      <w:p w14:paraId="4F55D05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12</w:t>
                        </w:r>
                      </w:p>
                    </w:txbxContent>
                  </v:textbox>
                </v:shape>
                <v:shape id="Text Box 8" o:spid="_x0000_s1063" type="#_x0000_t202" style="position:absolute;left:44;top:9765;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" filled="f" stroked="f" strokeweight=".5pt">
                  <v:textbox>
                    <w:txbxContent>
                      <w:p w14:paraId="1B790404"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22</w:t>
                        </w:r>
                      </w:p>
                    </w:txbxContent>
                  </v:textbox>
                </v:shape>
                <v:shape id="Text Box 8" o:spid="_x0000_s1064" type="#_x0000_t202" style="position:absolute;top:8399;width:5248;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" filled="f" stroked="f" strokeweight=".5pt">
                  <v:textbox>
                    <w:txbxContent>
                      <w:p w14:paraId="52C5E84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11</w:t>
                        </w:r>
                      </w:p>
                    </w:txbxContent>
                  </v:textbox>
                </v:shape>
                <v:shape id="Text Box 8" o:spid="_x0000_s1065" type="#_x0000_t202" style="position:absolute;left:140;top:4108;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" filled="f" stroked="f" strokeweight=".5pt">
                  <v:textbox>
                    <w:txbxContent>
                      <w:p w14:paraId="1AA5918F"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21</w:t>
                        </w:r>
                      </w:p>
                    </w:txbxContent>
                  </v:textbox>
                </v:shape>
                <v:shape id="Text Box 10" o:spid="_x0000_s1066" type="#_x0000_t202" style="position:absolute;left:44885;top:1957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" filled="f" stroked="f" strokeweight=".5pt">
                  <v:textbox>
                    <w:txbxContent>
                      <w:p w14:paraId="632F26D2"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p>
                    </w:txbxContent>
                  </v:textbox>
                </v:shape>
                <v:shape id="Text Box 10" o:spid="_x0000_s1067" type="#_x0000_t202" style="position:absolute;left:264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" filled="f" stroked="f" strokeweight=".5pt">
                  <v:textbox>
                    <w:txbxContent>
                      <w:p w14:paraId="1BCE511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p>
                    </w:txbxContent>
                  </v:textbox>
                </v:shape>
                <w10:wrap type="topAndBottom"/>
              </v:group>
            </w:pict>
          </mc:Fallback>
        </mc:AlternateContent>
      </w:r>
    </w:p>
    <w:p w14:paraId="0533D265" w14:textId="3839F26D" w:rsidR="00E7631E" w:rsidRPr="00B7071E" w:rsidRDefault="00E7631E" w:rsidP="00E7631E">
      <w:pPr>
        <w:jc w:val="both"/>
        <w:rPr>
          <w:rFonts w:ascii="Arial" w:eastAsia="vivo type 简 Bold" w:hAnsi="Arial" w:cs="Arial"/>
          <w:kern w:val="24"/>
          <w:sz w:val="21"/>
          <w:szCs w:val="21"/>
          <w:lang w:eastAsia="zh-CN"/>
        </w:rPr>
      </w:pPr>
      <w:r w:rsidRPr="00D474A4">
        <w:rPr>
          <w:rFonts w:ascii="Arial" w:eastAsia="DengXian" w:hAnsi="Arial" w:cs="Arial"/>
          <w:b/>
          <w:bCs/>
          <w:lang w:eastAsia="zh-CN"/>
        </w:rPr>
        <w:t xml:space="preserve">Step </w:t>
      </w:r>
      <w:r w:rsidR="00FB73A9" w:rsidRPr="00D474A4">
        <w:rPr>
          <w:rFonts w:ascii="Arial" w:eastAsia="DengXian" w:hAnsi="Arial" w:cs="Arial"/>
          <w:b/>
          <w:bCs/>
          <w:lang w:eastAsia="zh-CN"/>
        </w:rPr>
        <w:t>7</w:t>
      </w:r>
      <w:r w:rsidRPr="00D474A4">
        <w:rPr>
          <w:rFonts w:ascii="Arial" w:eastAsia="DengXian" w:hAnsi="Arial" w:cs="Arial"/>
          <w:lang w:eastAsia="zh-CN"/>
        </w:rPr>
        <w:t xml:space="preserve">: Generate traces: Generate packet loss patterns for the </w:t>
      </w:r>
      <w:r w:rsidR="00F702CC" w:rsidRPr="00D474A4">
        <w:rPr>
          <w:rFonts w:ascii="Arial" w:eastAsia="DengXian" w:hAnsi="Arial" w:cs="Arial"/>
          <w:b/>
          <w:bCs/>
          <w:i/>
          <w:iCs/>
          <w:lang w:eastAsia="zh-CN"/>
        </w:rPr>
        <w:t xml:space="preserve">selected </w:t>
      </w:r>
      <w:r w:rsidRPr="00D474A4">
        <w:rPr>
          <w:rFonts w:ascii="Arial" w:eastAsia="DengXian" w:hAnsi="Arial" w:cs="Arial"/>
          <w:b/>
          <w:bCs/>
          <w:i/>
          <w:iCs/>
          <w:lang w:eastAsia="zh-CN"/>
        </w:rPr>
        <w:t xml:space="preserve">TBS </w:t>
      </w:r>
      <w:r w:rsidR="00F702CC" w:rsidRPr="00D474A4">
        <w:rPr>
          <w:rFonts w:ascii="Arial" w:eastAsia="DengXian" w:hAnsi="Arial" w:cs="Arial"/>
          <w:b/>
          <w:bCs/>
          <w:i/>
          <w:iCs/>
          <w:lang w:eastAsia="zh-CN"/>
        </w:rPr>
        <w:t>configurations</w:t>
      </w:r>
      <w:r w:rsidRPr="00D474A4">
        <w:rPr>
          <w:rFonts w:ascii="Arial" w:eastAsia="DengXian" w:hAnsi="Arial" w:cs="Arial"/>
          <w:lang w:eastAsia="zh-CN"/>
        </w:rPr>
        <w:t xml:space="preserve"> </w:t>
      </w:r>
      <w:r w:rsidR="007D1773" w:rsidRPr="00D474A4">
        <w:rPr>
          <w:rFonts w:ascii="Arial" w:eastAsia="DengXian" w:hAnsi="Arial" w:cs="Arial"/>
          <w:lang w:eastAsia="zh-CN"/>
        </w:rPr>
        <w:t xml:space="preserve">for identified </w:t>
      </w:r>
      <w:r w:rsidR="007D1773" w:rsidRPr="00D474A4">
        <w:rPr>
          <w:rFonts w:ascii="Arial" w:eastAsia="DengXian" w:hAnsi="Arial" w:cs="Arial"/>
          <w:b/>
          <w:bCs/>
          <w:i/>
          <w:iCs/>
          <w:lang w:eastAsia="zh-CN"/>
        </w:rPr>
        <w:t>target BLERs</w:t>
      </w:r>
      <w:r w:rsidRPr="00D474A4">
        <w:rPr>
          <w:rFonts w:ascii="Arial" w:eastAsia="DengXian" w:hAnsi="Arial" w:cs="Arial" w:hint="eastAsia"/>
          <w:lang w:eastAsia="zh-CN"/>
        </w:rPr>
        <w:t>.</w:t>
      </w:r>
    </w:p>
    <w:p w14:paraId="301B3320" w14:textId="3ACBB844" w:rsidR="00E7631E" w:rsidRPr="00E22029" w:rsidRDefault="00E22029" w:rsidP="00E7631E">
      <w:pPr>
        <w:rPr>
          <w:rFonts w:eastAsiaTheme="minorEastAsia"/>
          <w:lang w:eastAsia="zh-CN"/>
        </w:rPr>
      </w:pPr>
      <w:r>
        <w:rPr>
          <w:rFonts w:eastAsiaTheme="minorEastAsia"/>
          <w:lang w:eastAsia="zh-CN"/>
        </w:rPr>
        <w:t>Note: BLER</w:t>
      </w:r>
      <w:r>
        <w:rPr>
          <w:rFonts w:eastAsiaTheme="minorEastAsia"/>
          <w:vertAlign w:val="subscript"/>
          <w:lang w:eastAsia="zh-CN"/>
        </w:rPr>
        <w:t xml:space="preserve">11 </w:t>
      </w:r>
      <w:r>
        <w:rPr>
          <w:rFonts w:eastAsiaTheme="minorEastAsia"/>
          <w:lang w:eastAsia="zh-CN"/>
        </w:rPr>
        <w:t>with TBS</w:t>
      </w:r>
      <w:r>
        <w:rPr>
          <w:rFonts w:eastAsiaTheme="minorEastAsia"/>
          <w:vertAlign w:val="subscript"/>
          <w:lang w:eastAsia="zh-CN"/>
        </w:rPr>
        <w:t>1</w:t>
      </w:r>
      <w:r>
        <w:rPr>
          <w:rFonts w:eastAsiaTheme="minorEastAsia"/>
          <w:lang w:eastAsia="zh-CN"/>
        </w:rPr>
        <w:t xml:space="preserve"> and BLER</w:t>
      </w:r>
      <w:r>
        <w:rPr>
          <w:rFonts w:eastAsiaTheme="minorEastAsia"/>
          <w:vertAlign w:val="subscript"/>
          <w:lang w:eastAsia="zh-CN"/>
        </w:rPr>
        <w:t>21</w:t>
      </w:r>
      <w:r>
        <w:rPr>
          <w:rFonts w:eastAsiaTheme="minorEastAsia"/>
          <w:lang w:eastAsia="zh-CN"/>
        </w:rPr>
        <w:t xml:space="preserve"> with TBS</w:t>
      </w:r>
      <w:r>
        <w:rPr>
          <w:rFonts w:eastAsiaTheme="minorEastAsia"/>
          <w:vertAlign w:val="subscript"/>
          <w:lang w:eastAsia="zh-CN"/>
        </w:rPr>
        <w:t>2</w:t>
      </w:r>
      <w:r>
        <w:rPr>
          <w:rFonts w:eastAsiaTheme="minorEastAsia"/>
          <w:lang w:eastAsia="zh-CN"/>
        </w:rPr>
        <w:t xml:space="preserve"> are equivalent in terms of capacity and link budget (i.e. SNR) and can be compared on a fair basis.</w:t>
      </w:r>
    </w:p>
    <w:p w14:paraId="16E678A2" w14:textId="77960B24" w:rsidR="00936146" w:rsidRDefault="00936146" w:rsidP="00936146">
      <w:pPr>
        <w:pStyle w:val="Heading3"/>
        <w:rPr>
          <w:lang w:eastAsia="zh-CN"/>
        </w:rPr>
      </w:pPr>
      <w:r>
        <w:rPr>
          <w:lang w:eastAsia="zh-CN"/>
        </w:rPr>
        <w:t>References</w:t>
      </w:r>
    </w:p>
    <w:p w14:paraId="200617FE" w14:textId="3A9921E3" w:rsidR="00A06167" w:rsidRDefault="00936146" w:rsidP="000F2BEB">
      <w:pPr>
        <w:rPr>
          <w:rFonts w:eastAsiaTheme="minorEastAsia"/>
          <w:lang w:eastAsia="zh-CN"/>
        </w:rPr>
      </w:pPr>
      <w:r>
        <w:rPr>
          <w:rFonts w:eastAsiaTheme="minorEastAsia"/>
          <w:lang w:eastAsia="zh-CN"/>
        </w:rPr>
        <w:t xml:space="preserve">[1] </w:t>
      </w:r>
      <w:r w:rsidRPr="00936146">
        <w:rPr>
          <w:rFonts w:eastAsiaTheme="minorEastAsia"/>
          <w:lang w:eastAsia="zh-CN"/>
        </w:rPr>
        <w:t>S4aA250271</w:t>
      </w:r>
      <w:r>
        <w:rPr>
          <w:rFonts w:eastAsiaTheme="minorEastAsia"/>
          <w:lang w:eastAsia="zh-CN"/>
        </w:rPr>
        <w:t>:</w:t>
      </w:r>
      <w:r w:rsidRPr="00936146">
        <w:rPr>
          <w:rFonts w:eastAsiaTheme="minorEastAsia"/>
          <w:lang w:eastAsia="zh-CN"/>
        </w:rPr>
        <w:t xml:space="preserve"> [FS_ULBC] Consolidated methodology for error trace generation</w:t>
      </w:r>
    </w:p>
    <w:p w14:paraId="6223125B" w14:textId="2B4A3A48" w:rsidR="00976FBF" w:rsidRPr="006C7E7D" w:rsidRDefault="00976FBF" w:rsidP="000F2BEB">
      <w:pPr>
        <w:rPr>
          <w:rFonts w:eastAsiaTheme="minorEastAsia"/>
          <w:lang w:eastAsia="zh-CN"/>
        </w:rPr>
      </w:pPr>
      <w:r>
        <w:rPr>
          <w:rFonts w:eastAsiaTheme="minorEastAsia"/>
          <w:lang w:eastAsia="zh-CN"/>
        </w:rPr>
        <w:t xml:space="preserve">[2] S4aA25xxxx: </w:t>
      </w:r>
      <w:r w:rsidRPr="00976FBF">
        <w:rPr>
          <w:rFonts w:eastAsiaTheme="minorEastAsia"/>
          <w:lang w:eastAsia="zh-CN"/>
        </w:rPr>
        <w:t>Multiuser SPS Capacity Analysis</w:t>
      </w:r>
    </w:p>
    <w:sectPr w:rsidR="00976FBF" w:rsidRPr="006C7E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B87B" w14:textId="77777777" w:rsidR="005E2BA6" w:rsidRDefault="005E2BA6">
      <w:r>
        <w:separator/>
      </w:r>
    </w:p>
  </w:endnote>
  <w:endnote w:type="continuationSeparator" w:id="0">
    <w:p w14:paraId="698B34B1" w14:textId="77777777" w:rsidR="005E2BA6" w:rsidRDefault="005E2BA6">
      <w:r>
        <w:continuationSeparator/>
      </w:r>
    </w:p>
  </w:endnote>
  <w:endnote w:type="continuationNotice" w:id="1">
    <w:p w14:paraId="41EAF842" w14:textId="77777777" w:rsidR="005E2BA6" w:rsidRDefault="005E2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charset w:val="86"/>
    <w:family w:val="auto"/>
    <w:pitch w:val="variable"/>
    <w:sig w:usb0="A00002BF" w:usb1="184F6CFA" w:usb2="00000012"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980E" w14:textId="77777777" w:rsidR="005E2BA6" w:rsidRDefault="005E2BA6">
      <w:r>
        <w:separator/>
      </w:r>
    </w:p>
  </w:footnote>
  <w:footnote w:type="continuationSeparator" w:id="0">
    <w:p w14:paraId="2B2A5257" w14:textId="77777777" w:rsidR="005E2BA6" w:rsidRDefault="005E2BA6">
      <w:r>
        <w:continuationSeparator/>
      </w:r>
    </w:p>
  </w:footnote>
  <w:footnote w:type="continuationNotice" w:id="1">
    <w:p w14:paraId="18F962BF" w14:textId="77777777" w:rsidR="005E2BA6" w:rsidRDefault="005E2B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433"/>
    <w:multiLevelType w:val="hybridMultilevel"/>
    <w:tmpl w:val="F7A06BC4"/>
    <w:lvl w:ilvl="0" w:tplc="16840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251123"/>
    <w:multiLevelType w:val="hybridMultilevel"/>
    <w:tmpl w:val="D61A4598"/>
    <w:lvl w:ilvl="0" w:tplc="7C08B35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8FC553B"/>
    <w:multiLevelType w:val="hybridMultilevel"/>
    <w:tmpl w:val="455EAC44"/>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70BF4"/>
    <w:multiLevelType w:val="hybridMultilevel"/>
    <w:tmpl w:val="703662FE"/>
    <w:lvl w:ilvl="0" w:tplc="31C0FEB8">
      <w:start w:val="1"/>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43EBB"/>
    <w:multiLevelType w:val="hybridMultilevel"/>
    <w:tmpl w:val="5468B29A"/>
    <w:lvl w:ilvl="0" w:tplc="1C38FE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3EE504E"/>
    <w:multiLevelType w:val="multilevel"/>
    <w:tmpl w:val="0A98CA0E"/>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5643519"/>
    <w:multiLevelType w:val="hybridMultilevel"/>
    <w:tmpl w:val="6FCA24BE"/>
    <w:lvl w:ilvl="0" w:tplc="E5B02D5C">
      <w:start w:val="5"/>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D60967"/>
    <w:multiLevelType w:val="hybridMultilevel"/>
    <w:tmpl w:val="398C4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C4D29"/>
    <w:multiLevelType w:val="hybridMultilevel"/>
    <w:tmpl w:val="A23C7E3C"/>
    <w:lvl w:ilvl="0" w:tplc="31C0FEB8">
      <w:start w:val="1"/>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837CCF"/>
    <w:multiLevelType w:val="hybridMultilevel"/>
    <w:tmpl w:val="DDB4F3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956EC1"/>
    <w:multiLevelType w:val="hybridMultilevel"/>
    <w:tmpl w:val="FCD29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4169BC"/>
    <w:multiLevelType w:val="hybridMultilevel"/>
    <w:tmpl w:val="5A3AFE4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43C90"/>
    <w:multiLevelType w:val="hybridMultilevel"/>
    <w:tmpl w:val="CBD8D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740121"/>
    <w:multiLevelType w:val="hybridMultilevel"/>
    <w:tmpl w:val="BBC293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8D39EA"/>
    <w:multiLevelType w:val="hybridMultilevel"/>
    <w:tmpl w:val="1C74E160"/>
    <w:lvl w:ilvl="0" w:tplc="9FB2E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DA67ADA"/>
    <w:multiLevelType w:val="hybridMultilevel"/>
    <w:tmpl w:val="18C0D218"/>
    <w:lvl w:ilvl="0" w:tplc="58203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7625F3D"/>
    <w:multiLevelType w:val="hybridMultilevel"/>
    <w:tmpl w:val="03A0550C"/>
    <w:lvl w:ilvl="0" w:tplc="31C0FEB8">
      <w:start w:val="1"/>
      <w:numFmt w:val="bullet"/>
      <w:lvlText w:val="-"/>
      <w:lvlJc w:val="left"/>
      <w:pPr>
        <w:ind w:left="704" w:hanging="42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1F51996"/>
    <w:multiLevelType w:val="hybridMultilevel"/>
    <w:tmpl w:val="46102A26"/>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9DE19B7"/>
    <w:multiLevelType w:val="hybridMultilevel"/>
    <w:tmpl w:val="992A8392"/>
    <w:lvl w:ilvl="0" w:tplc="E5B02D5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4678666">
    <w:abstractNumId w:val="31"/>
  </w:num>
  <w:num w:numId="2" w16cid:durableId="1116414353">
    <w:abstractNumId w:val="16"/>
  </w:num>
  <w:num w:numId="3" w16cid:durableId="69624332">
    <w:abstractNumId w:val="36"/>
  </w:num>
  <w:num w:numId="4" w16cid:durableId="1993823614">
    <w:abstractNumId w:val="17"/>
  </w:num>
  <w:num w:numId="5" w16cid:durableId="1276015207">
    <w:abstractNumId w:val="15"/>
  </w:num>
  <w:num w:numId="6" w16cid:durableId="1507478424">
    <w:abstractNumId w:val="3"/>
  </w:num>
  <w:num w:numId="7" w16cid:durableId="198247623">
    <w:abstractNumId w:val="33"/>
  </w:num>
  <w:num w:numId="8" w16cid:durableId="1739282215">
    <w:abstractNumId w:val="34"/>
  </w:num>
  <w:num w:numId="9" w16cid:durableId="638189982">
    <w:abstractNumId w:val="7"/>
  </w:num>
  <w:num w:numId="10" w16cid:durableId="478039867">
    <w:abstractNumId w:val="8"/>
  </w:num>
  <w:num w:numId="11" w16cid:durableId="1905137278">
    <w:abstractNumId w:val="28"/>
  </w:num>
  <w:num w:numId="12" w16cid:durableId="1790977756">
    <w:abstractNumId w:val="1"/>
  </w:num>
  <w:num w:numId="13" w16cid:durableId="1480925118">
    <w:abstractNumId w:val="22"/>
  </w:num>
  <w:num w:numId="14" w16cid:durableId="1450665817">
    <w:abstractNumId w:val="35"/>
  </w:num>
  <w:num w:numId="15" w16cid:durableId="383911592">
    <w:abstractNumId w:val="30"/>
  </w:num>
  <w:num w:numId="16" w16cid:durableId="708267255">
    <w:abstractNumId w:val="24"/>
  </w:num>
  <w:num w:numId="17" w16cid:durableId="1438017510">
    <w:abstractNumId w:val="23"/>
  </w:num>
  <w:num w:numId="18" w16cid:durableId="285281110">
    <w:abstractNumId w:val="26"/>
  </w:num>
  <w:num w:numId="19" w16cid:durableId="1257639903">
    <w:abstractNumId w:val="21"/>
  </w:num>
  <w:num w:numId="20" w16cid:durableId="11301503">
    <w:abstractNumId w:val="9"/>
  </w:num>
  <w:num w:numId="21" w16cid:durableId="1775665055">
    <w:abstractNumId w:val="20"/>
  </w:num>
  <w:num w:numId="22" w16cid:durableId="652871709">
    <w:abstractNumId w:val="2"/>
  </w:num>
  <w:num w:numId="23" w16cid:durableId="345250959">
    <w:abstractNumId w:val="19"/>
  </w:num>
  <w:num w:numId="24" w16cid:durableId="1245608472">
    <w:abstractNumId w:val="13"/>
  </w:num>
  <w:num w:numId="25" w16cid:durableId="475075766">
    <w:abstractNumId w:val="0"/>
  </w:num>
  <w:num w:numId="26" w16cid:durableId="989555952">
    <w:abstractNumId w:val="5"/>
  </w:num>
  <w:num w:numId="27" w16cid:durableId="674647162">
    <w:abstractNumId w:val="27"/>
  </w:num>
  <w:num w:numId="28" w16cid:durableId="1873028657">
    <w:abstractNumId w:val="6"/>
  </w:num>
  <w:num w:numId="29" w16cid:durableId="217783075">
    <w:abstractNumId w:val="25"/>
  </w:num>
  <w:num w:numId="30" w16cid:durableId="1432161235">
    <w:abstractNumId w:val="32"/>
  </w:num>
  <w:num w:numId="31" w16cid:durableId="734202740">
    <w:abstractNumId w:val="18"/>
  </w:num>
  <w:num w:numId="32" w16cid:durableId="2036617564">
    <w:abstractNumId w:val="29"/>
  </w:num>
  <w:num w:numId="33" w16cid:durableId="1212109966">
    <w:abstractNumId w:val="4"/>
  </w:num>
  <w:num w:numId="34" w16cid:durableId="2136832208">
    <w:abstractNumId w:val="11"/>
  </w:num>
  <w:num w:numId="35" w16cid:durableId="1885872525">
    <w:abstractNumId w:val="14"/>
  </w:num>
  <w:num w:numId="36" w16cid:durableId="1078943040">
    <w:abstractNumId w:val="12"/>
  </w:num>
  <w:num w:numId="37" w16cid:durableId="597569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4FB3"/>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7907"/>
    <w:rsid w:val="00030177"/>
    <w:rsid w:val="000320EC"/>
    <w:rsid w:val="00032D56"/>
    <w:rsid w:val="0003338E"/>
    <w:rsid w:val="00034FCE"/>
    <w:rsid w:val="00035545"/>
    <w:rsid w:val="0003711D"/>
    <w:rsid w:val="000373AE"/>
    <w:rsid w:val="00037F61"/>
    <w:rsid w:val="00041246"/>
    <w:rsid w:val="0004244D"/>
    <w:rsid w:val="0004332D"/>
    <w:rsid w:val="000439B0"/>
    <w:rsid w:val="00043E25"/>
    <w:rsid w:val="0004575F"/>
    <w:rsid w:val="00047AB3"/>
    <w:rsid w:val="00050CE5"/>
    <w:rsid w:val="0005196A"/>
    <w:rsid w:val="00051A3E"/>
    <w:rsid w:val="00054302"/>
    <w:rsid w:val="000554C6"/>
    <w:rsid w:val="000569C3"/>
    <w:rsid w:val="000579A6"/>
    <w:rsid w:val="00060921"/>
    <w:rsid w:val="0006098B"/>
    <w:rsid w:val="00062124"/>
    <w:rsid w:val="00062F1C"/>
    <w:rsid w:val="000630CF"/>
    <w:rsid w:val="00063E15"/>
    <w:rsid w:val="00066856"/>
    <w:rsid w:val="00070B56"/>
    <w:rsid w:val="00070F86"/>
    <w:rsid w:val="000720AF"/>
    <w:rsid w:val="0007227B"/>
    <w:rsid w:val="00072AAF"/>
    <w:rsid w:val="00072C9F"/>
    <w:rsid w:val="00072DD2"/>
    <w:rsid w:val="00074907"/>
    <w:rsid w:val="000751BB"/>
    <w:rsid w:val="000760D5"/>
    <w:rsid w:val="00076DEF"/>
    <w:rsid w:val="00076E90"/>
    <w:rsid w:val="000773DB"/>
    <w:rsid w:val="000774AC"/>
    <w:rsid w:val="00080B2D"/>
    <w:rsid w:val="00080B7D"/>
    <w:rsid w:val="0008107B"/>
    <w:rsid w:val="000824A1"/>
    <w:rsid w:val="0008383E"/>
    <w:rsid w:val="00083DAA"/>
    <w:rsid w:val="00086E93"/>
    <w:rsid w:val="000877E8"/>
    <w:rsid w:val="00090DBA"/>
    <w:rsid w:val="0009135C"/>
    <w:rsid w:val="000942E1"/>
    <w:rsid w:val="000955F3"/>
    <w:rsid w:val="000974C5"/>
    <w:rsid w:val="000A2241"/>
    <w:rsid w:val="000A33F4"/>
    <w:rsid w:val="000A5237"/>
    <w:rsid w:val="000A6FEC"/>
    <w:rsid w:val="000B0576"/>
    <w:rsid w:val="000B0A24"/>
    <w:rsid w:val="000B0B74"/>
    <w:rsid w:val="000B1216"/>
    <w:rsid w:val="000B14A6"/>
    <w:rsid w:val="000B4760"/>
    <w:rsid w:val="000B5716"/>
    <w:rsid w:val="000B71CE"/>
    <w:rsid w:val="000B7BAD"/>
    <w:rsid w:val="000C094D"/>
    <w:rsid w:val="000C0ECF"/>
    <w:rsid w:val="000C3BE1"/>
    <w:rsid w:val="000C422A"/>
    <w:rsid w:val="000C6598"/>
    <w:rsid w:val="000D0AED"/>
    <w:rsid w:val="000D0B64"/>
    <w:rsid w:val="000D0DDF"/>
    <w:rsid w:val="000D21C2"/>
    <w:rsid w:val="000D25C6"/>
    <w:rsid w:val="000D3211"/>
    <w:rsid w:val="000D34B3"/>
    <w:rsid w:val="000D759A"/>
    <w:rsid w:val="000E085A"/>
    <w:rsid w:val="000E0C83"/>
    <w:rsid w:val="000E0F6C"/>
    <w:rsid w:val="000E17AD"/>
    <w:rsid w:val="000E35AC"/>
    <w:rsid w:val="000E37E7"/>
    <w:rsid w:val="000E4586"/>
    <w:rsid w:val="000F0B69"/>
    <w:rsid w:val="000F18F0"/>
    <w:rsid w:val="000F1D5C"/>
    <w:rsid w:val="000F2813"/>
    <w:rsid w:val="000F29DD"/>
    <w:rsid w:val="000F2BEB"/>
    <w:rsid w:val="000F2C43"/>
    <w:rsid w:val="000F2E15"/>
    <w:rsid w:val="000F3F3C"/>
    <w:rsid w:val="000F42D9"/>
    <w:rsid w:val="000F4390"/>
    <w:rsid w:val="000F7611"/>
    <w:rsid w:val="000F7CCD"/>
    <w:rsid w:val="00100307"/>
    <w:rsid w:val="00101787"/>
    <w:rsid w:val="00101EAA"/>
    <w:rsid w:val="00102E8B"/>
    <w:rsid w:val="0010400D"/>
    <w:rsid w:val="00106033"/>
    <w:rsid w:val="00106A0D"/>
    <w:rsid w:val="00106E8A"/>
    <w:rsid w:val="00107D14"/>
    <w:rsid w:val="001133E9"/>
    <w:rsid w:val="0011580B"/>
    <w:rsid w:val="00116BDF"/>
    <w:rsid w:val="00116D0A"/>
    <w:rsid w:val="00122DB0"/>
    <w:rsid w:val="00123475"/>
    <w:rsid w:val="00124C48"/>
    <w:rsid w:val="001269A0"/>
    <w:rsid w:val="00127E2E"/>
    <w:rsid w:val="00130A2E"/>
    <w:rsid w:val="00130F69"/>
    <w:rsid w:val="0013180A"/>
    <w:rsid w:val="0013241F"/>
    <w:rsid w:val="00132D1B"/>
    <w:rsid w:val="001337AB"/>
    <w:rsid w:val="00134D58"/>
    <w:rsid w:val="00134FD1"/>
    <w:rsid w:val="001355F1"/>
    <w:rsid w:val="001370EA"/>
    <w:rsid w:val="00140060"/>
    <w:rsid w:val="00140E36"/>
    <w:rsid w:val="00142715"/>
    <w:rsid w:val="00142F65"/>
    <w:rsid w:val="0014336D"/>
    <w:rsid w:val="00143552"/>
    <w:rsid w:val="0014476E"/>
    <w:rsid w:val="00144F02"/>
    <w:rsid w:val="00146C7B"/>
    <w:rsid w:val="00146CC1"/>
    <w:rsid w:val="00147719"/>
    <w:rsid w:val="001502D2"/>
    <w:rsid w:val="001520D2"/>
    <w:rsid w:val="0015274D"/>
    <w:rsid w:val="00153818"/>
    <w:rsid w:val="001563C3"/>
    <w:rsid w:val="00162979"/>
    <w:rsid w:val="00164B4A"/>
    <w:rsid w:val="00165663"/>
    <w:rsid w:val="00167DB7"/>
    <w:rsid w:val="00167E8A"/>
    <w:rsid w:val="00170329"/>
    <w:rsid w:val="001725A4"/>
    <w:rsid w:val="00172B0B"/>
    <w:rsid w:val="00172DE9"/>
    <w:rsid w:val="00172EFE"/>
    <w:rsid w:val="00175D76"/>
    <w:rsid w:val="00181743"/>
    <w:rsid w:val="00182310"/>
    <w:rsid w:val="00182401"/>
    <w:rsid w:val="00183134"/>
    <w:rsid w:val="0018331F"/>
    <w:rsid w:val="00184D60"/>
    <w:rsid w:val="001903FC"/>
    <w:rsid w:val="00190400"/>
    <w:rsid w:val="001913E0"/>
    <w:rsid w:val="001917D1"/>
    <w:rsid w:val="00191E6B"/>
    <w:rsid w:val="00192A2B"/>
    <w:rsid w:val="00194263"/>
    <w:rsid w:val="0019435D"/>
    <w:rsid w:val="00195355"/>
    <w:rsid w:val="001954B3"/>
    <w:rsid w:val="00195F6D"/>
    <w:rsid w:val="00195FB5"/>
    <w:rsid w:val="001A1174"/>
    <w:rsid w:val="001A12B7"/>
    <w:rsid w:val="001A12FC"/>
    <w:rsid w:val="001A230E"/>
    <w:rsid w:val="001A5229"/>
    <w:rsid w:val="001A5A09"/>
    <w:rsid w:val="001A6433"/>
    <w:rsid w:val="001A678A"/>
    <w:rsid w:val="001B214E"/>
    <w:rsid w:val="001B3D18"/>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4059"/>
    <w:rsid w:val="001E40EE"/>
    <w:rsid w:val="001E41F3"/>
    <w:rsid w:val="001E48D7"/>
    <w:rsid w:val="001E4EA1"/>
    <w:rsid w:val="001E5535"/>
    <w:rsid w:val="001F094B"/>
    <w:rsid w:val="001F143D"/>
    <w:rsid w:val="001F14AB"/>
    <w:rsid w:val="001F151F"/>
    <w:rsid w:val="001F1E33"/>
    <w:rsid w:val="001F3B42"/>
    <w:rsid w:val="001F6A73"/>
    <w:rsid w:val="00201C36"/>
    <w:rsid w:val="00204CA7"/>
    <w:rsid w:val="0020545A"/>
    <w:rsid w:val="002063F1"/>
    <w:rsid w:val="00206CE8"/>
    <w:rsid w:val="0021184C"/>
    <w:rsid w:val="00211C22"/>
    <w:rsid w:val="00212096"/>
    <w:rsid w:val="0021346E"/>
    <w:rsid w:val="00213643"/>
    <w:rsid w:val="002153AE"/>
    <w:rsid w:val="00216490"/>
    <w:rsid w:val="002174ED"/>
    <w:rsid w:val="00220241"/>
    <w:rsid w:val="00221DF8"/>
    <w:rsid w:val="0022208D"/>
    <w:rsid w:val="002238C3"/>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4A66"/>
    <w:rsid w:val="0024668B"/>
    <w:rsid w:val="00247441"/>
    <w:rsid w:val="0024755E"/>
    <w:rsid w:val="00247B37"/>
    <w:rsid w:val="002509AF"/>
    <w:rsid w:val="0025114F"/>
    <w:rsid w:val="002526B5"/>
    <w:rsid w:val="00253FFD"/>
    <w:rsid w:val="00256A57"/>
    <w:rsid w:val="002632EA"/>
    <w:rsid w:val="002648B7"/>
    <w:rsid w:val="00266D18"/>
    <w:rsid w:val="00266F47"/>
    <w:rsid w:val="0026703A"/>
    <w:rsid w:val="00267373"/>
    <w:rsid w:val="00267A89"/>
    <w:rsid w:val="0027107F"/>
    <w:rsid w:val="00272284"/>
    <w:rsid w:val="00272983"/>
    <w:rsid w:val="002730B6"/>
    <w:rsid w:val="0027340C"/>
    <w:rsid w:val="002755D4"/>
    <w:rsid w:val="00275D12"/>
    <w:rsid w:val="002767A2"/>
    <w:rsid w:val="002767AA"/>
    <w:rsid w:val="0027780F"/>
    <w:rsid w:val="00277824"/>
    <w:rsid w:val="0028014F"/>
    <w:rsid w:val="002809DE"/>
    <w:rsid w:val="002823E8"/>
    <w:rsid w:val="00282AD1"/>
    <w:rsid w:val="0028493B"/>
    <w:rsid w:val="00284AF4"/>
    <w:rsid w:val="002864D5"/>
    <w:rsid w:val="00293F7B"/>
    <w:rsid w:val="0029513F"/>
    <w:rsid w:val="00296DC3"/>
    <w:rsid w:val="002975BD"/>
    <w:rsid w:val="00297982"/>
    <w:rsid w:val="00297B9F"/>
    <w:rsid w:val="00297C67"/>
    <w:rsid w:val="002A1FA4"/>
    <w:rsid w:val="002A3908"/>
    <w:rsid w:val="002A3A54"/>
    <w:rsid w:val="002A45DD"/>
    <w:rsid w:val="002A6BBA"/>
    <w:rsid w:val="002A6CD0"/>
    <w:rsid w:val="002A6D14"/>
    <w:rsid w:val="002A73F6"/>
    <w:rsid w:val="002B1A87"/>
    <w:rsid w:val="002B2193"/>
    <w:rsid w:val="002B283D"/>
    <w:rsid w:val="002B3C88"/>
    <w:rsid w:val="002B517B"/>
    <w:rsid w:val="002B5A4E"/>
    <w:rsid w:val="002B5E05"/>
    <w:rsid w:val="002B62E1"/>
    <w:rsid w:val="002B6C26"/>
    <w:rsid w:val="002B78F0"/>
    <w:rsid w:val="002B7A65"/>
    <w:rsid w:val="002B7DF6"/>
    <w:rsid w:val="002C0F3F"/>
    <w:rsid w:val="002C11B0"/>
    <w:rsid w:val="002C1250"/>
    <w:rsid w:val="002C1AB2"/>
    <w:rsid w:val="002C53BE"/>
    <w:rsid w:val="002D0A51"/>
    <w:rsid w:val="002D2BA2"/>
    <w:rsid w:val="002D2EE3"/>
    <w:rsid w:val="002D41D9"/>
    <w:rsid w:val="002D4BB1"/>
    <w:rsid w:val="002D6AC1"/>
    <w:rsid w:val="002D7779"/>
    <w:rsid w:val="002E32D8"/>
    <w:rsid w:val="002E4404"/>
    <w:rsid w:val="002E48BE"/>
    <w:rsid w:val="002E5BA4"/>
    <w:rsid w:val="002E5DDE"/>
    <w:rsid w:val="002E6115"/>
    <w:rsid w:val="002E687A"/>
    <w:rsid w:val="002E70DE"/>
    <w:rsid w:val="002F0886"/>
    <w:rsid w:val="002F1225"/>
    <w:rsid w:val="002F20EE"/>
    <w:rsid w:val="002F46B7"/>
    <w:rsid w:val="002F4FF2"/>
    <w:rsid w:val="002F6340"/>
    <w:rsid w:val="002F65A0"/>
    <w:rsid w:val="002F7335"/>
    <w:rsid w:val="002F76BC"/>
    <w:rsid w:val="002F7794"/>
    <w:rsid w:val="00300672"/>
    <w:rsid w:val="00301BA9"/>
    <w:rsid w:val="00301F95"/>
    <w:rsid w:val="003047D5"/>
    <w:rsid w:val="00305C60"/>
    <w:rsid w:val="003071B8"/>
    <w:rsid w:val="0031071B"/>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B7C"/>
    <w:rsid w:val="00323E82"/>
    <w:rsid w:val="00324E79"/>
    <w:rsid w:val="00330643"/>
    <w:rsid w:val="00331353"/>
    <w:rsid w:val="00332324"/>
    <w:rsid w:val="00333B0A"/>
    <w:rsid w:val="00337A89"/>
    <w:rsid w:val="003406AF"/>
    <w:rsid w:val="003411BD"/>
    <w:rsid w:val="00343502"/>
    <w:rsid w:val="0034551D"/>
    <w:rsid w:val="0034578E"/>
    <w:rsid w:val="003468E5"/>
    <w:rsid w:val="00347EB9"/>
    <w:rsid w:val="00347EF2"/>
    <w:rsid w:val="00350012"/>
    <w:rsid w:val="003500EB"/>
    <w:rsid w:val="003509FF"/>
    <w:rsid w:val="003512BB"/>
    <w:rsid w:val="003538AD"/>
    <w:rsid w:val="003554E8"/>
    <w:rsid w:val="00355D8C"/>
    <w:rsid w:val="00356D5C"/>
    <w:rsid w:val="00357E01"/>
    <w:rsid w:val="003617F4"/>
    <w:rsid w:val="00363325"/>
    <w:rsid w:val="00364C03"/>
    <w:rsid w:val="003658C8"/>
    <w:rsid w:val="00370766"/>
    <w:rsid w:val="00370D76"/>
    <w:rsid w:val="003717D2"/>
    <w:rsid w:val="00371954"/>
    <w:rsid w:val="003743CB"/>
    <w:rsid w:val="003750B9"/>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090C"/>
    <w:rsid w:val="00393D49"/>
    <w:rsid w:val="0039466B"/>
    <w:rsid w:val="00394AA8"/>
    <w:rsid w:val="00394E81"/>
    <w:rsid w:val="003973A8"/>
    <w:rsid w:val="003A0906"/>
    <w:rsid w:val="003A0B14"/>
    <w:rsid w:val="003A2BAD"/>
    <w:rsid w:val="003A4C59"/>
    <w:rsid w:val="003A59CB"/>
    <w:rsid w:val="003A7F99"/>
    <w:rsid w:val="003B2CE5"/>
    <w:rsid w:val="003B3366"/>
    <w:rsid w:val="003B4104"/>
    <w:rsid w:val="003B5026"/>
    <w:rsid w:val="003B66DE"/>
    <w:rsid w:val="003B6D87"/>
    <w:rsid w:val="003B7513"/>
    <w:rsid w:val="003B79F5"/>
    <w:rsid w:val="003C2593"/>
    <w:rsid w:val="003C469F"/>
    <w:rsid w:val="003C4708"/>
    <w:rsid w:val="003C5054"/>
    <w:rsid w:val="003C6315"/>
    <w:rsid w:val="003C6AEE"/>
    <w:rsid w:val="003C6B26"/>
    <w:rsid w:val="003D3947"/>
    <w:rsid w:val="003D3FB2"/>
    <w:rsid w:val="003D46A4"/>
    <w:rsid w:val="003D50CF"/>
    <w:rsid w:val="003E0D0E"/>
    <w:rsid w:val="003E0E09"/>
    <w:rsid w:val="003E103C"/>
    <w:rsid w:val="003E18EA"/>
    <w:rsid w:val="003E1AFE"/>
    <w:rsid w:val="003E21EE"/>
    <w:rsid w:val="003E29EF"/>
    <w:rsid w:val="003E3A09"/>
    <w:rsid w:val="003E4ADD"/>
    <w:rsid w:val="003E4E79"/>
    <w:rsid w:val="003E560B"/>
    <w:rsid w:val="003E6268"/>
    <w:rsid w:val="003E6B82"/>
    <w:rsid w:val="003E79E5"/>
    <w:rsid w:val="003E7BFF"/>
    <w:rsid w:val="003E7E21"/>
    <w:rsid w:val="003E7E43"/>
    <w:rsid w:val="003E7EC4"/>
    <w:rsid w:val="003F13C0"/>
    <w:rsid w:val="003F33F0"/>
    <w:rsid w:val="003F5A02"/>
    <w:rsid w:val="003F636D"/>
    <w:rsid w:val="003F732A"/>
    <w:rsid w:val="003F7466"/>
    <w:rsid w:val="00401225"/>
    <w:rsid w:val="00401D71"/>
    <w:rsid w:val="00401DBF"/>
    <w:rsid w:val="00402BD8"/>
    <w:rsid w:val="00403E89"/>
    <w:rsid w:val="004053CB"/>
    <w:rsid w:val="00407B1C"/>
    <w:rsid w:val="00407F7D"/>
    <w:rsid w:val="00410840"/>
    <w:rsid w:val="00411094"/>
    <w:rsid w:val="00412543"/>
    <w:rsid w:val="00413258"/>
    <w:rsid w:val="00413493"/>
    <w:rsid w:val="00413909"/>
    <w:rsid w:val="00413D50"/>
    <w:rsid w:val="00417FE8"/>
    <w:rsid w:val="00421B5D"/>
    <w:rsid w:val="00421EB2"/>
    <w:rsid w:val="00422779"/>
    <w:rsid w:val="0042320A"/>
    <w:rsid w:val="00424E45"/>
    <w:rsid w:val="004257E4"/>
    <w:rsid w:val="00425CAB"/>
    <w:rsid w:val="00425E2F"/>
    <w:rsid w:val="00430711"/>
    <w:rsid w:val="0043149A"/>
    <w:rsid w:val="0043416D"/>
    <w:rsid w:val="00435765"/>
    <w:rsid w:val="00435799"/>
    <w:rsid w:val="0043652B"/>
    <w:rsid w:val="00436611"/>
    <w:rsid w:val="00436665"/>
    <w:rsid w:val="00436BAB"/>
    <w:rsid w:val="00440825"/>
    <w:rsid w:val="00440958"/>
    <w:rsid w:val="00441702"/>
    <w:rsid w:val="00442226"/>
    <w:rsid w:val="00442291"/>
    <w:rsid w:val="004422B0"/>
    <w:rsid w:val="00443403"/>
    <w:rsid w:val="00443680"/>
    <w:rsid w:val="0044445A"/>
    <w:rsid w:val="004447E7"/>
    <w:rsid w:val="0044647F"/>
    <w:rsid w:val="0044674F"/>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18B9"/>
    <w:rsid w:val="00472499"/>
    <w:rsid w:val="004757F9"/>
    <w:rsid w:val="00476E0E"/>
    <w:rsid w:val="00477B41"/>
    <w:rsid w:val="00483B16"/>
    <w:rsid w:val="00484DFF"/>
    <w:rsid w:val="00485447"/>
    <w:rsid w:val="00485B50"/>
    <w:rsid w:val="00485F98"/>
    <w:rsid w:val="00486967"/>
    <w:rsid w:val="00486C9D"/>
    <w:rsid w:val="00490837"/>
    <w:rsid w:val="00490890"/>
    <w:rsid w:val="00490BE2"/>
    <w:rsid w:val="004911A6"/>
    <w:rsid w:val="004912EF"/>
    <w:rsid w:val="004927BF"/>
    <w:rsid w:val="00493013"/>
    <w:rsid w:val="00496193"/>
    <w:rsid w:val="00497CEB"/>
    <w:rsid w:val="00497F14"/>
    <w:rsid w:val="004A284D"/>
    <w:rsid w:val="004A2A1B"/>
    <w:rsid w:val="004A2C4B"/>
    <w:rsid w:val="004A2C9D"/>
    <w:rsid w:val="004A2ECA"/>
    <w:rsid w:val="004A379C"/>
    <w:rsid w:val="004A3AF8"/>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CDE"/>
    <w:rsid w:val="004E084F"/>
    <w:rsid w:val="004E1977"/>
    <w:rsid w:val="004E1D0D"/>
    <w:rsid w:val="004E1E0F"/>
    <w:rsid w:val="004E529C"/>
    <w:rsid w:val="004E6A72"/>
    <w:rsid w:val="004F0B7C"/>
    <w:rsid w:val="004F163D"/>
    <w:rsid w:val="004F1B93"/>
    <w:rsid w:val="004F1D6B"/>
    <w:rsid w:val="004F29D5"/>
    <w:rsid w:val="004F52BD"/>
    <w:rsid w:val="004F6555"/>
    <w:rsid w:val="0050099B"/>
    <w:rsid w:val="00501751"/>
    <w:rsid w:val="00501859"/>
    <w:rsid w:val="0050377F"/>
    <w:rsid w:val="00506174"/>
    <w:rsid w:val="005071EB"/>
    <w:rsid w:val="0050738A"/>
    <w:rsid w:val="005073ED"/>
    <w:rsid w:val="0050780D"/>
    <w:rsid w:val="00511312"/>
    <w:rsid w:val="0051131C"/>
    <w:rsid w:val="00511527"/>
    <w:rsid w:val="00511B1A"/>
    <w:rsid w:val="0051277C"/>
    <w:rsid w:val="005149ED"/>
    <w:rsid w:val="00514D1E"/>
    <w:rsid w:val="00516A4F"/>
    <w:rsid w:val="00517C8C"/>
    <w:rsid w:val="005200FB"/>
    <w:rsid w:val="005208B8"/>
    <w:rsid w:val="00521B6D"/>
    <w:rsid w:val="00521C1D"/>
    <w:rsid w:val="00523080"/>
    <w:rsid w:val="005237F5"/>
    <w:rsid w:val="00526F0F"/>
    <w:rsid w:val="005275CB"/>
    <w:rsid w:val="00530D83"/>
    <w:rsid w:val="00534000"/>
    <w:rsid w:val="00535BFB"/>
    <w:rsid w:val="00536730"/>
    <w:rsid w:val="00536D05"/>
    <w:rsid w:val="00540674"/>
    <w:rsid w:val="00540BA3"/>
    <w:rsid w:val="0054169F"/>
    <w:rsid w:val="005438DF"/>
    <w:rsid w:val="0054453D"/>
    <w:rsid w:val="00544DB2"/>
    <w:rsid w:val="00545F56"/>
    <w:rsid w:val="00547A27"/>
    <w:rsid w:val="0055126B"/>
    <w:rsid w:val="00552C7D"/>
    <w:rsid w:val="0055374C"/>
    <w:rsid w:val="005557EB"/>
    <w:rsid w:val="00557A4D"/>
    <w:rsid w:val="00560230"/>
    <w:rsid w:val="005651FD"/>
    <w:rsid w:val="00571B06"/>
    <w:rsid w:val="00571D1E"/>
    <w:rsid w:val="00572A65"/>
    <w:rsid w:val="0057357B"/>
    <w:rsid w:val="005739A9"/>
    <w:rsid w:val="00574299"/>
    <w:rsid w:val="00580EF7"/>
    <w:rsid w:val="0058160D"/>
    <w:rsid w:val="00582B60"/>
    <w:rsid w:val="00584794"/>
    <w:rsid w:val="00584C05"/>
    <w:rsid w:val="00584E1D"/>
    <w:rsid w:val="005862FD"/>
    <w:rsid w:val="00586350"/>
    <w:rsid w:val="005873EF"/>
    <w:rsid w:val="005900B8"/>
    <w:rsid w:val="00591D24"/>
    <w:rsid w:val="00592618"/>
    <w:rsid w:val="00592829"/>
    <w:rsid w:val="00592EE0"/>
    <w:rsid w:val="00593C91"/>
    <w:rsid w:val="00594F2E"/>
    <w:rsid w:val="00595C8E"/>
    <w:rsid w:val="0059653F"/>
    <w:rsid w:val="0059751D"/>
    <w:rsid w:val="00597BF4"/>
    <w:rsid w:val="005A065F"/>
    <w:rsid w:val="005A3692"/>
    <w:rsid w:val="005A4C50"/>
    <w:rsid w:val="005A5D3F"/>
    <w:rsid w:val="005A6150"/>
    <w:rsid w:val="005A634D"/>
    <w:rsid w:val="005A6F52"/>
    <w:rsid w:val="005A7955"/>
    <w:rsid w:val="005A7FBD"/>
    <w:rsid w:val="005B073B"/>
    <w:rsid w:val="005B0D4B"/>
    <w:rsid w:val="005B25F0"/>
    <w:rsid w:val="005B3FF4"/>
    <w:rsid w:val="005B49D0"/>
    <w:rsid w:val="005C00F3"/>
    <w:rsid w:val="005C0D49"/>
    <w:rsid w:val="005C11F0"/>
    <w:rsid w:val="005C129F"/>
    <w:rsid w:val="005C2ABB"/>
    <w:rsid w:val="005C457D"/>
    <w:rsid w:val="005C6286"/>
    <w:rsid w:val="005C6374"/>
    <w:rsid w:val="005C6AE2"/>
    <w:rsid w:val="005D26C3"/>
    <w:rsid w:val="005D5760"/>
    <w:rsid w:val="005D59D9"/>
    <w:rsid w:val="005D6936"/>
    <w:rsid w:val="005D7121"/>
    <w:rsid w:val="005E1094"/>
    <w:rsid w:val="005E1F2D"/>
    <w:rsid w:val="005E2BA6"/>
    <w:rsid w:val="005E2C44"/>
    <w:rsid w:val="005E2CC9"/>
    <w:rsid w:val="005E5E0E"/>
    <w:rsid w:val="005E5F0D"/>
    <w:rsid w:val="005E6794"/>
    <w:rsid w:val="005E6C6E"/>
    <w:rsid w:val="005E7BFE"/>
    <w:rsid w:val="005F0F50"/>
    <w:rsid w:val="005F1202"/>
    <w:rsid w:val="005F56A1"/>
    <w:rsid w:val="005F66D2"/>
    <w:rsid w:val="005F6E38"/>
    <w:rsid w:val="005F725D"/>
    <w:rsid w:val="005F7C1A"/>
    <w:rsid w:val="005F7CA1"/>
    <w:rsid w:val="00601437"/>
    <w:rsid w:val="00602067"/>
    <w:rsid w:val="0060281E"/>
    <w:rsid w:val="0060287A"/>
    <w:rsid w:val="00602C49"/>
    <w:rsid w:val="00602F0A"/>
    <w:rsid w:val="00606094"/>
    <w:rsid w:val="0061048B"/>
    <w:rsid w:val="00610E2A"/>
    <w:rsid w:val="00611420"/>
    <w:rsid w:val="0061177B"/>
    <w:rsid w:val="006136AA"/>
    <w:rsid w:val="006138F3"/>
    <w:rsid w:val="00614895"/>
    <w:rsid w:val="00616B6B"/>
    <w:rsid w:val="006174FA"/>
    <w:rsid w:val="0061764F"/>
    <w:rsid w:val="006234C3"/>
    <w:rsid w:val="00624781"/>
    <w:rsid w:val="00624929"/>
    <w:rsid w:val="0062570A"/>
    <w:rsid w:val="00626335"/>
    <w:rsid w:val="0062717B"/>
    <w:rsid w:val="0063255B"/>
    <w:rsid w:val="006325FA"/>
    <w:rsid w:val="00632965"/>
    <w:rsid w:val="00634071"/>
    <w:rsid w:val="0064039A"/>
    <w:rsid w:val="00641B68"/>
    <w:rsid w:val="00643139"/>
    <w:rsid w:val="00643317"/>
    <w:rsid w:val="006439E9"/>
    <w:rsid w:val="006447DE"/>
    <w:rsid w:val="006457BC"/>
    <w:rsid w:val="00651D87"/>
    <w:rsid w:val="0065215C"/>
    <w:rsid w:val="00652404"/>
    <w:rsid w:val="00652C55"/>
    <w:rsid w:val="00653AFD"/>
    <w:rsid w:val="00654022"/>
    <w:rsid w:val="0065541B"/>
    <w:rsid w:val="00661116"/>
    <w:rsid w:val="00662550"/>
    <w:rsid w:val="006630F2"/>
    <w:rsid w:val="0066666B"/>
    <w:rsid w:val="00666893"/>
    <w:rsid w:val="00667399"/>
    <w:rsid w:val="0067015B"/>
    <w:rsid w:val="00670D12"/>
    <w:rsid w:val="006727DA"/>
    <w:rsid w:val="00672948"/>
    <w:rsid w:val="00674708"/>
    <w:rsid w:val="00674ACB"/>
    <w:rsid w:val="0067607B"/>
    <w:rsid w:val="0067691E"/>
    <w:rsid w:val="00677429"/>
    <w:rsid w:val="006818FC"/>
    <w:rsid w:val="006844C7"/>
    <w:rsid w:val="006853CB"/>
    <w:rsid w:val="006857BC"/>
    <w:rsid w:val="006857E0"/>
    <w:rsid w:val="0068787A"/>
    <w:rsid w:val="0069078B"/>
    <w:rsid w:val="006917DA"/>
    <w:rsid w:val="00691C81"/>
    <w:rsid w:val="00691DEB"/>
    <w:rsid w:val="006920CF"/>
    <w:rsid w:val="00694F52"/>
    <w:rsid w:val="00695275"/>
    <w:rsid w:val="00695B7B"/>
    <w:rsid w:val="00695CFE"/>
    <w:rsid w:val="006A2748"/>
    <w:rsid w:val="006A2CCE"/>
    <w:rsid w:val="006A3180"/>
    <w:rsid w:val="006A632C"/>
    <w:rsid w:val="006A7B89"/>
    <w:rsid w:val="006B21C7"/>
    <w:rsid w:val="006B32A0"/>
    <w:rsid w:val="006B5418"/>
    <w:rsid w:val="006B5BEB"/>
    <w:rsid w:val="006B75F8"/>
    <w:rsid w:val="006C18AA"/>
    <w:rsid w:val="006C3952"/>
    <w:rsid w:val="006C3E33"/>
    <w:rsid w:val="006C4997"/>
    <w:rsid w:val="006C4F00"/>
    <w:rsid w:val="006C5170"/>
    <w:rsid w:val="006C7E7D"/>
    <w:rsid w:val="006D146E"/>
    <w:rsid w:val="006D2065"/>
    <w:rsid w:val="006D2AB9"/>
    <w:rsid w:val="006D42EA"/>
    <w:rsid w:val="006D4D85"/>
    <w:rsid w:val="006D5B80"/>
    <w:rsid w:val="006D6775"/>
    <w:rsid w:val="006D7FFB"/>
    <w:rsid w:val="006E01DA"/>
    <w:rsid w:val="006E193D"/>
    <w:rsid w:val="006E21FB"/>
    <w:rsid w:val="006E292A"/>
    <w:rsid w:val="006E5580"/>
    <w:rsid w:val="006E72C1"/>
    <w:rsid w:val="006F1FA9"/>
    <w:rsid w:val="006F378F"/>
    <w:rsid w:val="006F38A5"/>
    <w:rsid w:val="006F40ED"/>
    <w:rsid w:val="00700859"/>
    <w:rsid w:val="0070096B"/>
    <w:rsid w:val="0070118B"/>
    <w:rsid w:val="00703FC5"/>
    <w:rsid w:val="00704E39"/>
    <w:rsid w:val="007053E2"/>
    <w:rsid w:val="00706B34"/>
    <w:rsid w:val="00707EF2"/>
    <w:rsid w:val="00710497"/>
    <w:rsid w:val="0071153A"/>
    <w:rsid w:val="00712563"/>
    <w:rsid w:val="007133E6"/>
    <w:rsid w:val="00713A7E"/>
    <w:rsid w:val="00714B2E"/>
    <w:rsid w:val="00714D87"/>
    <w:rsid w:val="007161B6"/>
    <w:rsid w:val="0072091D"/>
    <w:rsid w:val="007246B1"/>
    <w:rsid w:val="00724D52"/>
    <w:rsid w:val="00727AC1"/>
    <w:rsid w:val="00732015"/>
    <w:rsid w:val="0073284E"/>
    <w:rsid w:val="00732EFA"/>
    <w:rsid w:val="00735D3E"/>
    <w:rsid w:val="00736043"/>
    <w:rsid w:val="00740667"/>
    <w:rsid w:val="0074184E"/>
    <w:rsid w:val="0074229D"/>
    <w:rsid w:val="007439B9"/>
    <w:rsid w:val="00747E7A"/>
    <w:rsid w:val="007505D2"/>
    <w:rsid w:val="00754A92"/>
    <w:rsid w:val="00754F07"/>
    <w:rsid w:val="00755580"/>
    <w:rsid w:val="00755B5E"/>
    <w:rsid w:val="00756089"/>
    <w:rsid w:val="00756328"/>
    <w:rsid w:val="007613DF"/>
    <w:rsid w:val="0076305C"/>
    <w:rsid w:val="00763A9B"/>
    <w:rsid w:val="00763B93"/>
    <w:rsid w:val="00765213"/>
    <w:rsid w:val="00765441"/>
    <w:rsid w:val="00765E38"/>
    <w:rsid w:val="00766F83"/>
    <w:rsid w:val="0077286E"/>
    <w:rsid w:val="00774122"/>
    <w:rsid w:val="007745CF"/>
    <w:rsid w:val="00774D49"/>
    <w:rsid w:val="007752C5"/>
    <w:rsid w:val="007760E6"/>
    <w:rsid w:val="0077629E"/>
    <w:rsid w:val="007766F7"/>
    <w:rsid w:val="00781B2E"/>
    <w:rsid w:val="00781D4D"/>
    <w:rsid w:val="007826C1"/>
    <w:rsid w:val="00782D0E"/>
    <w:rsid w:val="007834DC"/>
    <w:rsid w:val="0078375B"/>
    <w:rsid w:val="00783D9B"/>
    <w:rsid w:val="00784DA3"/>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53AC"/>
    <w:rsid w:val="007A6D3B"/>
    <w:rsid w:val="007A74C9"/>
    <w:rsid w:val="007B0E74"/>
    <w:rsid w:val="007B157D"/>
    <w:rsid w:val="007B2BB4"/>
    <w:rsid w:val="007B4060"/>
    <w:rsid w:val="007B4183"/>
    <w:rsid w:val="007B512A"/>
    <w:rsid w:val="007B67C8"/>
    <w:rsid w:val="007B68FA"/>
    <w:rsid w:val="007C0047"/>
    <w:rsid w:val="007C10D0"/>
    <w:rsid w:val="007C1587"/>
    <w:rsid w:val="007C17E9"/>
    <w:rsid w:val="007C2097"/>
    <w:rsid w:val="007C2F14"/>
    <w:rsid w:val="007C3178"/>
    <w:rsid w:val="007C7597"/>
    <w:rsid w:val="007C7928"/>
    <w:rsid w:val="007C7BD0"/>
    <w:rsid w:val="007D16CC"/>
    <w:rsid w:val="007D1773"/>
    <w:rsid w:val="007D5CC3"/>
    <w:rsid w:val="007D7438"/>
    <w:rsid w:val="007E0043"/>
    <w:rsid w:val="007E066A"/>
    <w:rsid w:val="007E266B"/>
    <w:rsid w:val="007E2F6B"/>
    <w:rsid w:val="007E5533"/>
    <w:rsid w:val="007E6069"/>
    <w:rsid w:val="007E6510"/>
    <w:rsid w:val="007E6DF2"/>
    <w:rsid w:val="007E7235"/>
    <w:rsid w:val="007E7A15"/>
    <w:rsid w:val="007E7D52"/>
    <w:rsid w:val="007F0625"/>
    <w:rsid w:val="007F20CA"/>
    <w:rsid w:val="007F2D78"/>
    <w:rsid w:val="007F630C"/>
    <w:rsid w:val="007F6B7F"/>
    <w:rsid w:val="007F79CC"/>
    <w:rsid w:val="007F7B9A"/>
    <w:rsid w:val="0080311C"/>
    <w:rsid w:val="00803192"/>
    <w:rsid w:val="00803359"/>
    <w:rsid w:val="00803C9F"/>
    <w:rsid w:val="00803FEE"/>
    <w:rsid w:val="008040CD"/>
    <w:rsid w:val="00804242"/>
    <w:rsid w:val="00804E78"/>
    <w:rsid w:val="00806BD2"/>
    <w:rsid w:val="008132C3"/>
    <w:rsid w:val="00814EEC"/>
    <w:rsid w:val="00815EAD"/>
    <w:rsid w:val="00820B71"/>
    <w:rsid w:val="00821E44"/>
    <w:rsid w:val="00824590"/>
    <w:rsid w:val="00825D24"/>
    <w:rsid w:val="00825D7B"/>
    <w:rsid w:val="0082659E"/>
    <w:rsid w:val="008275AA"/>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65B7"/>
    <w:rsid w:val="00856A30"/>
    <w:rsid w:val="0085764F"/>
    <w:rsid w:val="0085781E"/>
    <w:rsid w:val="00857C09"/>
    <w:rsid w:val="008611BB"/>
    <w:rsid w:val="00861AAF"/>
    <w:rsid w:val="00862FCB"/>
    <w:rsid w:val="00864178"/>
    <w:rsid w:val="00865DB1"/>
    <w:rsid w:val="00866D85"/>
    <w:rsid w:val="008672D3"/>
    <w:rsid w:val="00867BFD"/>
    <w:rsid w:val="008700D3"/>
    <w:rsid w:val="00870EE7"/>
    <w:rsid w:val="00871ABF"/>
    <w:rsid w:val="008728F8"/>
    <w:rsid w:val="00872B4A"/>
    <w:rsid w:val="00872BFA"/>
    <w:rsid w:val="00874599"/>
    <w:rsid w:val="00874BAE"/>
    <w:rsid w:val="00875CCA"/>
    <w:rsid w:val="00876972"/>
    <w:rsid w:val="00880336"/>
    <w:rsid w:val="008836D2"/>
    <w:rsid w:val="00883B6F"/>
    <w:rsid w:val="00885296"/>
    <w:rsid w:val="008852EA"/>
    <w:rsid w:val="0088556F"/>
    <w:rsid w:val="008860FB"/>
    <w:rsid w:val="008902BC"/>
    <w:rsid w:val="00890506"/>
    <w:rsid w:val="00890C2B"/>
    <w:rsid w:val="00890FF9"/>
    <w:rsid w:val="008927EF"/>
    <w:rsid w:val="008928E2"/>
    <w:rsid w:val="008959CE"/>
    <w:rsid w:val="00897477"/>
    <w:rsid w:val="008A0451"/>
    <w:rsid w:val="008A0CD0"/>
    <w:rsid w:val="008A181B"/>
    <w:rsid w:val="008A19C4"/>
    <w:rsid w:val="008A3ADF"/>
    <w:rsid w:val="008A3B86"/>
    <w:rsid w:val="008A4D46"/>
    <w:rsid w:val="008A5E86"/>
    <w:rsid w:val="008A5F08"/>
    <w:rsid w:val="008B103A"/>
    <w:rsid w:val="008B16D9"/>
    <w:rsid w:val="008B1E9E"/>
    <w:rsid w:val="008B1F3C"/>
    <w:rsid w:val="008B4295"/>
    <w:rsid w:val="008B4399"/>
    <w:rsid w:val="008B561B"/>
    <w:rsid w:val="008B5A7B"/>
    <w:rsid w:val="008B6D06"/>
    <w:rsid w:val="008B72B0"/>
    <w:rsid w:val="008C142A"/>
    <w:rsid w:val="008C254F"/>
    <w:rsid w:val="008C286C"/>
    <w:rsid w:val="008C40CA"/>
    <w:rsid w:val="008C4272"/>
    <w:rsid w:val="008C63BA"/>
    <w:rsid w:val="008C6C9F"/>
    <w:rsid w:val="008D0EC3"/>
    <w:rsid w:val="008D1767"/>
    <w:rsid w:val="008D357F"/>
    <w:rsid w:val="008D3F1E"/>
    <w:rsid w:val="008D4628"/>
    <w:rsid w:val="008D6FF6"/>
    <w:rsid w:val="008D7344"/>
    <w:rsid w:val="008D7C60"/>
    <w:rsid w:val="008D7F0D"/>
    <w:rsid w:val="008E11DA"/>
    <w:rsid w:val="008E1A8A"/>
    <w:rsid w:val="008E2538"/>
    <w:rsid w:val="008E3713"/>
    <w:rsid w:val="008E3E48"/>
    <w:rsid w:val="008E4502"/>
    <w:rsid w:val="008E4659"/>
    <w:rsid w:val="008E5838"/>
    <w:rsid w:val="008E5E03"/>
    <w:rsid w:val="008E642A"/>
    <w:rsid w:val="008E7202"/>
    <w:rsid w:val="008E734B"/>
    <w:rsid w:val="008E7FB6"/>
    <w:rsid w:val="008F0528"/>
    <w:rsid w:val="008F1108"/>
    <w:rsid w:val="008F39F0"/>
    <w:rsid w:val="008F40C4"/>
    <w:rsid w:val="008F4859"/>
    <w:rsid w:val="008F500B"/>
    <w:rsid w:val="008F5E19"/>
    <w:rsid w:val="008F61CE"/>
    <w:rsid w:val="008F6595"/>
    <w:rsid w:val="008F686C"/>
    <w:rsid w:val="008F6F16"/>
    <w:rsid w:val="008F75FD"/>
    <w:rsid w:val="00901E77"/>
    <w:rsid w:val="009052F0"/>
    <w:rsid w:val="009057E6"/>
    <w:rsid w:val="00906682"/>
    <w:rsid w:val="00907E68"/>
    <w:rsid w:val="0091098E"/>
    <w:rsid w:val="00910B3D"/>
    <w:rsid w:val="009116E5"/>
    <w:rsid w:val="0091309C"/>
    <w:rsid w:val="00913232"/>
    <w:rsid w:val="009139BE"/>
    <w:rsid w:val="00914FF7"/>
    <w:rsid w:val="0091591C"/>
    <w:rsid w:val="00915A10"/>
    <w:rsid w:val="00915D3F"/>
    <w:rsid w:val="00917A48"/>
    <w:rsid w:val="00917C15"/>
    <w:rsid w:val="009203CB"/>
    <w:rsid w:val="00920903"/>
    <w:rsid w:val="00920B2B"/>
    <w:rsid w:val="00923F3E"/>
    <w:rsid w:val="009255CD"/>
    <w:rsid w:val="00925A33"/>
    <w:rsid w:val="0092619A"/>
    <w:rsid w:val="00926E11"/>
    <w:rsid w:val="009300F1"/>
    <w:rsid w:val="00930912"/>
    <w:rsid w:val="00930A66"/>
    <w:rsid w:val="009330AD"/>
    <w:rsid w:val="009337F3"/>
    <w:rsid w:val="009339CD"/>
    <w:rsid w:val="00934014"/>
    <w:rsid w:val="00934AD2"/>
    <w:rsid w:val="009350AE"/>
    <w:rsid w:val="00935326"/>
    <w:rsid w:val="0093578B"/>
    <w:rsid w:val="00936146"/>
    <w:rsid w:val="009362C0"/>
    <w:rsid w:val="00936879"/>
    <w:rsid w:val="009405B0"/>
    <w:rsid w:val="00942A9E"/>
    <w:rsid w:val="009431D1"/>
    <w:rsid w:val="00943DC1"/>
    <w:rsid w:val="00945CB4"/>
    <w:rsid w:val="0094643C"/>
    <w:rsid w:val="009501E8"/>
    <w:rsid w:val="00952228"/>
    <w:rsid w:val="00952575"/>
    <w:rsid w:val="0095658B"/>
    <w:rsid w:val="00956CD8"/>
    <w:rsid w:val="00960616"/>
    <w:rsid w:val="009625CF"/>
    <w:rsid w:val="009629FD"/>
    <w:rsid w:val="00962B40"/>
    <w:rsid w:val="00963D50"/>
    <w:rsid w:val="0096487C"/>
    <w:rsid w:val="009652C6"/>
    <w:rsid w:val="009653BF"/>
    <w:rsid w:val="0096596F"/>
    <w:rsid w:val="00966453"/>
    <w:rsid w:val="00972B01"/>
    <w:rsid w:val="00973C37"/>
    <w:rsid w:val="00974F6D"/>
    <w:rsid w:val="00976FBF"/>
    <w:rsid w:val="00981227"/>
    <w:rsid w:val="009823D0"/>
    <w:rsid w:val="00984827"/>
    <w:rsid w:val="00985866"/>
    <w:rsid w:val="00986D55"/>
    <w:rsid w:val="00987B5B"/>
    <w:rsid w:val="009911C7"/>
    <w:rsid w:val="00991617"/>
    <w:rsid w:val="00991E59"/>
    <w:rsid w:val="00995920"/>
    <w:rsid w:val="00995E17"/>
    <w:rsid w:val="00996A7B"/>
    <w:rsid w:val="009A0B05"/>
    <w:rsid w:val="009A4101"/>
    <w:rsid w:val="009A47A9"/>
    <w:rsid w:val="009A5681"/>
    <w:rsid w:val="009A6C42"/>
    <w:rsid w:val="009A76FA"/>
    <w:rsid w:val="009B04B5"/>
    <w:rsid w:val="009B15AD"/>
    <w:rsid w:val="009B3291"/>
    <w:rsid w:val="009B3846"/>
    <w:rsid w:val="009B3C74"/>
    <w:rsid w:val="009B6343"/>
    <w:rsid w:val="009B76B4"/>
    <w:rsid w:val="009C0788"/>
    <w:rsid w:val="009C1AF5"/>
    <w:rsid w:val="009C448F"/>
    <w:rsid w:val="009C4840"/>
    <w:rsid w:val="009C4E96"/>
    <w:rsid w:val="009C595E"/>
    <w:rsid w:val="009C5EAE"/>
    <w:rsid w:val="009C61B9"/>
    <w:rsid w:val="009C799A"/>
    <w:rsid w:val="009C7E6A"/>
    <w:rsid w:val="009D036D"/>
    <w:rsid w:val="009D0741"/>
    <w:rsid w:val="009D4A41"/>
    <w:rsid w:val="009D6DBD"/>
    <w:rsid w:val="009E18F8"/>
    <w:rsid w:val="009E3297"/>
    <w:rsid w:val="009E617D"/>
    <w:rsid w:val="009F0DBB"/>
    <w:rsid w:val="009F2D46"/>
    <w:rsid w:val="009F66B5"/>
    <w:rsid w:val="009F7C5D"/>
    <w:rsid w:val="00A00A3E"/>
    <w:rsid w:val="00A00E23"/>
    <w:rsid w:val="00A02FA5"/>
    <w:rsid w:val="00A041F0"/>
    <w:rsid w:val="00A049AE"/>
    <w:rsid w:val="00A055C2"/>
    <w:rsid w:val="00A06167"/>
    <w:rsid w:val="00A06DA7"/>
    <w:rsid w:val="00A06EC6"/>
    <w:rsid w:val="00A07584"/>
    <w:rsid w:val="00A07722"/>
    <w:rsid w:val="00A1099E"/>
    <w:rsid w:val="00A11050"/>
    <w:rsid w:val="00A11601"/>
    <w:rsid w:val="00A11BEB"/>
    <w:rsid w:val="00A122CA"/>
    <w:rsid w:val="00A138D5"/>
    <w:rsid w:val="00A13C29"/>
    <w:rsid w:val="00A140DD"/>
    <w:rsid w:val="00A1525C"/>
    <w:rsid w:val="00A1791A"/>
    <w:rsid w:val="00A21253"/>
    <w:rsid w:val="00A22410"/>
    <w:rsid w:val="00A229BC"/>
    <w:rsid w:val="00A23BD5"/>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650A"/>
    <w:rsid w:val="00A46A4A"/>
    <w:rsid w:val="00A46A55"/>
    <w:rsid w:val="00A46BCA"/>
    <w:rsid w:val="00A46E59"/>
    <w:rsid w:val="00A47740"/>
    <w:rsid w:val="00A47E70"/>
    <w:rsid w:val="00A505BB"/>
    <w:rsid w:val="00A51714"/>
    <w:rsid w:val="00A51CF3"/>
    <w:rsid w:val="00A52176"/>
    <w:rsid w:val="00A5234D"/>
    <w:rsid w:val="00A530DD"/>
    <w:rsid w:val="00A532B5"/>
    <w:rsid w:val="00A539F9"/>
    <w:rsid w:val="00A541CC"/>
    <w:rsid w:val="00A54C03"/>
    <w:rsid w:val="00A55158"/>
    <w:rsid w:val="00A5577E"/>
    <w:rsid w:val="00A5667B"/>
    <w:rsid w:val="00A56DFF"/>
    <w:rsid w:val="00A600F4"/>
    <w:rsid w:val="00A60244"/>
    <w:rsid w:val="00A61ABB"/>
    <w:rsid w:val="00A6219E"/>
    <w:rsid w:val="00A6227E"/>
    <w:rsid w:val="00A6642A"/>
    <w:rsid w:val="00A66E05"/>
    <w:rsid w:val="00A70C06"/>
    <w:rsid w:val="00A71EC2"/>
    <w:rsid w:val="00A72DCE"/>
    <w:rsid w:val="00A733FF"/>
    <w:rsid w:val="00A73BC2"/>
    <w:rsid w:val="00A752C5"/>
    <w:rsid w:val="00A76349"/>
    <w:rsid w:val="00A80B67"/>
    <w:rsid w:val="00A80CC2"/>
    <w:rsid w:val="00A83ECE"/>
    <w:rsid w:val="00A84816"/>
    <w:rsid w:val="00A84B91"/>
    <w:rsid w:val="00A850A7"/>
    <w:rsid w:val="00A85206"/>
    <w:rsid w:val="00A8535F"/>
    <w:rsid w:val="00A862F9"/>
    <w:rsid w:val="00A9104D"/>
    <w:rsid w:val="00A9254B"/>
    <w:rsid w:val="00A92AEC"/>
    <w:rsid w:val="00A92E7D"/>
    <w:rsid w:val="00A94377"/>
    <w:rsid w:val="00A96358"/>
    <w:rsid w:val="00A96DFC"/>
    <w:rsid w:val="00A97E1D"/>
    <w:rsid w:val="00AA0B13"/>
    <w:rsid w:val="00AA1338"/>
    <w:rsid w:val="00AA4B5B"/>
    <w:rsid w:val="00AA5006"/>
    <w:rsid w:val="00AA6A96"/>
    <w:rsid w:val="00AA758A"/>
    <w:rsid w:val="00AB0C49"/>
    <w:rsid w:val="00AB0E1A"/>
    <w:rsid w:val="00AB11EB"/>
    <w:rsid w:val="00AB1DD0"/>
    <w:rsid w:val="00AB2517"/>
    <w:rsid w:val="00AC07A4"/>
    <w:rsid w:val="00AC1A78"/>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A9C"/>
    <w:rsid w:val="00AE0C66"/>
    <w:rsid w:val="00AE4D95"/>
    <w:rsid w:val="00AE594E"/>
    <w:rsid w:val="00AE608D"/>
    <w:rsid w:val="00AE73C5"/>
    <w:rsid w:val="00AE7726"/>
    <w:rsid w:val="00AE7CE5"/>
    <w:rsid w:val="00AF16FA"/>
    <w:rsid w:val="00AF245A"/>
    <w:rsid w:val="00AF2749"/>
    <w:rsid w:val="00AF2C6D"/>
    <w:rsid w:val="00AF4AB1"/>
    <w:rsid w:val="00AF6B24"/>
    <w:rsid w:val="00B02945"/>
    <w:rsid w:val="00B03305"/>
    <w:rsid w:val="00B03597"/>
    <w:rsid w:val="00B04D96"/>
    <w:rsid w:val="00B0591B"/>
    <w:rsid w:val="00B06F22"/>
    <w:rsid w:val="00B07413"/>
    <w:rsid w:val="00B076C6"/>
    <w:rsid w:val="00B1039D"/>
    <w:rsid w:val="00B1073A"/>
    <w:rsid w:val="00B11505"/>
    <w:rsid w:val="00B12E5D"/>
    <w:rsid w:val="00B13331"/>
    <w:rsid w:val="00B13713"/>
    <w:rsid w:val="00B145AE"/>
    <w:rsid w:val="00B15827"/>
    <w:rsid w:val="00B15998"/>
    <w:rsid w:val="00B17126"/>
    <w:rsid w:val="00B20594"/>
    <w:rsid w:val="00B24FFE"/>
    <w:rsid w:val="00B2521D"/>
    <w:rsid w:val="00B258BB"/>
    <w:rsid w:val="00B25C51"/>
    <w:rsid w:val="00B25F63"/>
    <w:rsid w:val="00B31E65"/>
    <w:rsid w:val="00B320A2"/>
    <w:rsid w:val="00B34D40"/>
    <w:rsid w:val="00B357DE"/>
    <w:rsid w:val="00B36BE3"/>
    <w:rsid w:val="00B3728C"/>
    <w:rsid w:val="00B3798E"/>
    <w:rsid w:val="00B41E55"/>
    <w:rsid w:val="00B41F2C"/>
    <w:rsid w:val="00B42923"/>
    <w:rsid w:val="00B431E7"/>
    <w:rsid w:val="00B43444"/>
    <w:rsid w:val="00B46FE1"/>
    <w:rsid w:val="00B47938"/>
    <w:rsid w:val="00B5221D"/>
    <w:rsid w:val="00B53D3B"/>
    <w:rsid w:val="00B53FE0"/>
    <w:rsid w:val="00B55876"/>
    <w:rsid w:val="00B57359"/>
    <w:rsid w:val="00B577CE"/>
    <w:rsid w:val="00B607A7"/>
    <w:rsid w:val="00B6082A"/>
    <w:rsid w:val="00B60F2E"/>
    <w:rsid w:val="00B63D04"/>
    <w:rsid w:val="00B64800"/>
    <w:rsid w:val="00B66361"/>
    <w:rsid w:val="00B66D06"/>
    <w:rsid w:val="00B67EF4"/>
    <w:rsid w:val="00B70372"/>
    <w:rsid w:val="00B7071E"/>
    <w:rsid w:val="00B70D58"/>
    <w:rsid w:val="00B72AC8"/>
    <w:rsid w:val="00B72C2A"/>
    <w:rsid w:val="00B73947"/>
    <w:rsid w:val="00B741EF"/>
    <w:rsid w:val="00B74784"/>
    <w:rsid w:val="00B748C8"/>
    <w:rsid w:val="00B74CC1"/>
    <w:rsid w:val="00B77747"/>
    <w:rsid w:val="00B77989"/>
    <w:rsid w:val="00B80357"/>
    <w:rsid w:val="00B8074A"/>
    <w:rsid w:val="00B81624"/>
    <w:rsid w:val="00B82814"/>
    <w:rsid w:val="00B82DFB"/>
    <w:rsid w:val="00B83330"/>
    <w:rsid w:val="00B8410E"/>
    <w:rsid w:val="00B85951"/>
    <w:rsid w:val="00B85E85"/>
    <w:rsid w:val="00B87008"/>
    <w:rsid w:val="00B87EF3"/>
    <w:rsid w:val="00B91267"/>
    <w:rsid w:val="00B9154A"/>
    <w:rsid w:val="00B917AC"/>
    <w:rsid w:val="00B9268B"/>
    <w:rsid w:val="00B92835"/>
    <w:rsid w:val="00B93464"/>
    <w:rsid w:val="00B94CDD"/>
    <w:rsid w:val="00B96108"/>
    <w:rsid w:val="00B96AE9"/>
    <w:rsid w:val="00BA18FB"/>
    <w:rsid w:val="00BA1A2F"/>
    <w:rsid w:val="00BA3978"/>
    <w:rsid w:val="00BA3ACC"/>
    <w:rsid w:val="00BA4324"/>
    <w:rsid w:val="00BA4398"/>
    <w:rsid w:val="00BA464E"/>
    <w:rsid w:val="00BA6AB7"/>
    <w:rsid w:val="00BA770F"/>
    <w:rsid w:val="00BB0FA2"/>
    <w:rsid w:val="00BB3545"/>
    <w:rsid w:val="00BB42F4"/>
    <w:rsid w:val="00BB446E"/>
    <w:rsid w:val="00BB5DED"/>
    <w:rsid w:val="00BB5DFC"/>
    <w:rsid w:val="00BB5ED1"/>
    <w:rsid w:val="00BB5EED"/>
    <w:rsid w:val="00BB6572"/>
    <w:rsid w:val="00BB67E3"/>
    <w:rsid w:val="00BB6A00"/>
    <w:rsid w:val="00BB6F44"/>
    <w:rsid w:val="00BB7B70"/>
    <w:rsid w:val="00BC0575"/>
    <w:rsid w:val="00BC0AFF"/>
    <w:rsid w:val="00BC1A40"/>
    <w:rsid w:val="00BC4BFF"/>
    <w:rsid w:val="00BC6F78"/>
    <w:rsid w:val="00BC77B9"/>
    <w:rsid w:val="00BC7C3B"/>
    <w:rsid w:val="00BD0266"/>
    <w:rsid w:val="00BD1AA7"/>
    <w:rsid w:val="00BD22D7"/>
    <w:rsid w:val="00BD26E5"/>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578C"/>
    <w:rsid w:val="00C00A36"/>
    <w:rsid w:val="00C01697"/>
    <w:rsid w:val="00C02973"/>
    <w:rsid w:val="00C03CE4"/>
    <w:rsid w:val="00C04780"/>
    <w:rsid w:val="00C0604E"/>
    <w:rsid w:val="00C0610D"/>
    <w:rsid w:val="00C07DA6"/>
    <w:rsid w:val="00C10B49"/>
    <w:rsid w:val="00C11784"/>
    <w:rsid w:val="00C1272D"/>
    <w:rsid w:val="00C12BA8"/>
    <w:rsid w:val="00C134E5"/>
    <w:rsid w:val="00C13E38"/>
    <w:rsid w:val="00C14583"/>
    <w:rsid w:val="00C15A77"/>
    <w:rsid w:val="00C170C7"/>
    <w:rsid w:val="00C21214"/>
    <w:rsid w:val="00C21836"/>
    <w:rsid w:val="00C21EB1"/>
    <w:rsid w:val="00C221AD"/>
    <w:rsid w:val="00C229AB"/>
    <w:rsid w:val="00C22D7D"/>
    <w:rsid w:val="00C23EFC"/>
    <w:rsid w:val="00C2495E"/>
    <w:rsid w:val="00C24AE1"/>
    <w:rsid w:val="00C278F6"/>
    <w:rsid w:val="00C27C06"/>
    <w:rsid w:val="00C30750"/>
    <w:rsid w:val="00C30799"/>
    <w:rsid w:val="00C31593"/>
    <w:rsid w:val="00C31C12"/>
    <w:rsid w:val="00C31D03"/>
    <w:rsid w:val="00C3241C"/>
    <w:rsid w:val="00C3259D"/>
    <w:rsid w:val="00C32906"/>
    <w:rsid w:val="00C33937"/>
    <w:rsid w:val="00C370CE"/>
    <w:rsid w:val="00C37922"/>
    <w:rsid w:val="00C3798B"/>
    <w:rsid w:val="00C37BFD"/>
    <w:rsid w:val="00C37C33"/>
    <w:rsid w:val="00C407CB"/>
    <w:rsid w:val="00C415C3"/>
    <w:rsid w:val="00C431DE"/>
    <w:rsid w:val="00C43823"/>
    <w:rsid w:val="00C43B70"/>
    <w:rsid w:val="00C445BA"/>
    <w:rsid w:val="00C4486A"/>
    <w:rsid w:val="00C44BD4"/>
    <w:rsid w:val="00C4620A"/>
    <w:rsid w:val="00C46FB5"/>
    <w:rsid w:val="00C47813"/>
    <w:rsid w:val="00C47DAD"/>
    <w:rsid w:val="00C52011"/>
    <w:rsid w:val="00C52F14"/>
    <w:rsid w:val="00C54531"/>
    <w:rsid w:val="00C54973"/>
    <w:rsid w:val="00C550B4"/>
    <w:rsid w:val="00C56FC4"/>
    <w:rsid w:val="00C6009C"/>
    <w:rsid w:val="00C6077B"/>
    <w:rsid w:val="00C6289F"/>
    <w:rsid w:val="00C6372A"/>
    <w:rsid w:val="00C63945"/>
    <w:rsid w:val="00C63F3D"/>
    <w:rsid w:val="00C64EB3"/>
    <w:rsid w:val="00C6571B"/>
    <w:rsid w:val="00C658A3"/>
    <w:rsid w:val="00C66AE8"/>
    <w:rsid w:val="00C673EE"/>
    <w:rsid w:val="00C713E0"/>
    <w:rsid w:val="00C75C06"/>
    <w:rsid w:val="00C77101"/>
    <w:rsid w:val="00C80598"/>
    <w:rsid w:val="00C83E4E"/>
    <w:rsid w:val="00C84595"/>
    <w:rsid w:val="00C846B7"/>
    <w:rsid w:val="00C84772"/>
    <w:rsid w:val="00C85AD4"/>
    <w:rsid w:val="00C85AEF"/>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EA4"/>
    <w:rsid w:val="00CA39BC"/>
    <w:rsid w:val="00CA48B9"/>
    <w:rsid w:val="00CA659E"/>
    <w:rsid w:val="00CA6CF7"/>
    <w:rsid w:val="00CA7D10"/>
    <w:rsid w:val="00CB1493"/>
    <w:rsid w:val="00CB22AC"/>
    <w:rsid w:val="00CB2445"/>
    <w:rsid w:val="00CB2A1B"/>
    <w:rsid w:val="00CB3708"/>
    <w:rsid w:val="00CB67D6"/>
    <w:rsid w:val="00CB6B5C"/>
    <w:rsid w:val="00CB7D85"/>
    <w:rsid w:val="00CC0D43"/>
    <w:rsid w:val="00CC0F60"/>
    <w:rsid w:val="00CC0F9D"/>
    <w:rsid w:val="00CC30BB"/>
    <w:rsid w:val="00CC4BBA"/>
    <w:rsid w:val="00CC4C90"/>
    <w:rsid w:val="00CC5026"/>
    <w:rsid w:val="00CC61D1"/>
    <w:rsid w:val="00CC6FE3"/>
    <w:rsid w:val="00CC7307"/>
    <w:rsid w:val="00CD09BB"/>
    <w:rsid w:val="00CD1E49"/>
    <w:rsid w:val="00CD2478"/>
    <w:rsid w:val="00CD46E8"/>
    <w:rsid w:val="00CD541D"/>
    <w:rsid w:val="00CD54CA"/>
    <w:rsid w:val="00CD5A73"/>
    <w:rsid w:val="00CD5B82"/>
    <w:rsid w:val="00CD5FFD"/>
    <w:rsid w:val="00CE22D1"/>
    <w:rsid w:val="00CE2813"/>
    <w:rsid w:val="00CE2D3C"/>
    <w:rsid w:val="00CE3A48"/>
    <w:rsid w:val="00CE4346"/>
    <w:rsid w:val="00CE4BD8"/>
    <w:rsid w:val="00CE6B95"/>
    <w:rsid w:val="00CF0AC2"/>
    <w:rsid w:val="00CF0EE8"/>
    <w:rsid w:val="00CF0FB9"/>
    <w:rsid w:val="00CF1004"/>
    <w:rsid w:val="00CF18C6"/>
    <w:rsid w:val="00CF2E67"/>
    <w:rsid w:val="00CF2F83"/>
    <w:rsid w:val="00CF371A"/>
    <w:rsid w:val="00CF39F5"/>
    <w:rsid w:val="00CF4400"/>
    <w:rsid w:val="00CF48DA"/>
    <w:rsid w:val="00CF5459"/>
    <w:rsid w:val="00CF5DF9"/>
    <w:rsid w:val="00CF6C08"/>
    <w:rsid w:val="00CF7555"/>
    <w:rsid w:val="00CF78D1"/>
    <w:rsid w:val="00D00CBE"/>
    <w:rsid w:val="00D0129B"/>
    <w:rsid w:val="00D021F5"/>
    <w:rsid w:val="00D03529"/>
    <w:rsid w:val="00D03772"/>
    <w:rsid w:val="00D06822"/>
    <w:rsid w:val="00D074A6"/>
    <w:rsid w:val="00D11292"/>
    <w:rsid w:val="00D11584"/>
    <w:rsid w:val="00D11D0F"/>
    <w:rsid w:val="00D1245B"/>
    <w:rsid w:val="00D12758"/>
    <w:rsid w:val="00D12E0D"/>
    <w:rsid w:val="00D12FF1"/>
    <w:rsid w:val="00D13442"/>
    <w:rsid w:val="00D20C77"/>
    <w:rsid w:val="00D247A9"/>
    <w:rsid w:val="00D24F24"/>
    <w:rsid w:val="00D25838"/>
    <w:rsid w:val="00D25A27"/>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645"/>
    <w:rsid w:val="00D43BC2"/>
    <w:rsid w:val="00D449E6"/>
    <w:rsid w:val="00D474A4"/>
    <w:rsid w:val="00D5014E"/>
    <w:rsid w:val="00D5179F"/>
    <w:rsid w:val="00D5187B"/>
    <w:rsid w:val="00D51C49"/>
    <w:rsid w:val="00D52963"/>
    <w:rsid w:val="00D52C8F"/>
    <w:rsid w:val="00D5322B"/>
    <w:rsid w:val="00D53BE5"/>
    <w:rsid w:val="00D54B01"/>
    <w:rsid w:val="00D56944"/>
    <w:rsid w:val="00D578E1"/>
    <w:rsid w:val="00D601A5"/>
    <w:rsid w:val="00D60341"/>
    <w:rsid w:val="00D6072F"/>
    <w:rsid w:val="00D614D1"/>
    <w:rsid w:val="00D636A0"/>
    <w:rsid w:val="00D6397C"/>
    <w:rsid w:val="00D641A9"/>
    <w:rsid w:val="00D64C79"/>
    <w:rsid w:val="00D657B0"/>
    <w:rsid w:val="00D658D9"/>
    <w:rsid w:val="00D66539"/>
    <w:rsid w:val="00D67C3A"/>
    <w:rsid w:val="00D702D9"/>
    <w:rsid w:val="00D70AEF"/>
    <w:rsid w:val="00D70ED9"/>
    <w:rsid w:val="00D73A30"/>
    <w:rsid w:val="00D753B0"/>
    <w:rsid w:val="00D75D0A"/>
    <w:rsid w:val="00D761E5"/>
    <w:rsid w:val="00D76568"/>
    <w:rsid w:val="00D777F2"/>
    <w:rsid w:val="00D81477"/>
    <w:rsid w:val="00D816F4"/>
    <w:rsid w:val="00D81D27"/>
    <w:rsid w:val="00D82004"/>
    <w:rsid w:val="00D846B7"/>
    <w:rsid w:val="00D84A0B"/>
    <w:rsid w:val="00D85ABD"/>
    <w:rsid w:val="00D86D32"/>
    <w:rsid w:val="00D86D5B"/>
    <w:rsid w:val="00D86DB4"/>
    <w:rsid w:val="00D908E8"/>
    <w:rsid w:val="00D91C64"/>
    <w:rsid w:val="00D922FD"/>
    <w:rsid w:val="00D945E7"/>
    <w:rsid w:val="00DA0F45"/>
    <w:rsid w:val="00DA2ED0"/>
    <w:rsid w:val="00DA33CA"/>
    <w:rsid w:val="00DA4FF4"/>
    <w:rsid w:val="00DA6151"/>
    <w:rsid w:val="00DB0061"/>
    <w:rsid w:val="00DB1DC4"/>
    <w:rsid w:val="00DB27B1"/>
    <w:rsid w:val="00DB37FA"/>
    <w:rsid w:val="00DB3996"/>
    <w:rsid w:val="00DB4464"/>
    <w:rsid w:val="00DB4EB3"/>
    <w:rsid w:val="00DB5C38"/>
    <w:rsid w:val="00DB72BB"/>
    <w:rsid w:val="00DC04EE"/>
    <w:rsid w:val="00DC2EB6"/>
    <w:rsid w:val="00DC2EEA"/>
    <w:rsid w:val="00DC353E"/>
    <w:rsid w:val="00DC4F86"/>
    <w:rsid w:val="00DC7249"/>
    <w:rsid w:val="00DC759F"/>
    <w:rsid w:val="00DC7D1C"/>
    <w:rsid w:val="00DD5152"/>
    <w:rsid w:val="00DD5802"/>
    <w:rsid w:val="00DD68DE"/>
    <w:rsid w:val="00DD6A6A"/>
    <w:rsid w:val="00DD6FB0"/>
    <w:rsid w:val="00DD7656"/>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445B"/>
    <w:rsid w:val="00DF4482"/>
    <w:rsid w:val="00DF46D4"/>
    <w:rsid w:val="00DF4CA0"/>
    <w:rsid w:val="00DF5A95"/>
    <w:rsid w:val="00DF60E1"/>
    <w:rsid w:val="00DF7072"/>
    <w:rsid w:val="00DF732D"/>
    <w:rsid w:val="00E015DE"/>
    <w:rsid w:val="00E019E7"/>
    <w:rsid w:val="00E0306F"/>
    <w:rsid w:val="00E0320A"/>
    <w:rsid w:val="00E032FA"/>
    <w:rsid w:val="00E03BE6"/>
    <w:rsid w:val="00E03E60"/>
    <w:rsid w:val="00E049E5"/>
    <w:rsid w:val="00E04AC4"/>
    <w:rsid w:val="00E05F12"/>
    <w:rsid w:val="00E065E1"/>
    <w:rsid w:val="00E0667F"/>
    <w:rsid w:val="00E06E07"/>
    <w:rsid w:val="00E076D1"/>
    <w:rsid w:val="00E079D9"/>
    <w:rsid w:val="00E07C80"/>
    <w:rsid w:val="00E07CA8"/>
    <w:rsid w:val="00E11717"/>
    <w:rsid w:val="00E1172C"/>
    <w:rsid w:val="00E12E2B"/>
    <w:rsid w:val="00E13909"/>
    <w:rsid w:val="00E1410B"/>
    <w:rsid w:val="00E1461F"/>
    <w:rsid w:val="00E1470F"/>
    <w:rsid w:val="00E159F8"/>
    <w:rsid w:val="00E16279"/>
    <w:rsid w:val="00E1775B"/>
    <w:rsid w:val="00E204AE"/>
    <w:rsid w:val="00E20840"/>
    <w:rsid w:val="00E22029"/>
    <w:rsid w:val="00E23489"/>
    <w:rsid w:val="00E23847"/>
    <w:rsid w:val="00E23A56"/>
    <w:rsid w:val="00E23CBC"/>
    <w:rsid w:val="00E24619"/>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3989"/>
    <w:rsid w:val="00E55AB3"/>
    <w:rsid w:val="00E56320"/>
    <w:rsid w:val="00E56D41"/>
    <w:rsid w:val="00E6022A"/>
    <w:rsid w:val="00E6151D"/>
    <w:rsid w:val="00E61D50"/>
    <w:rsid w:val="00E62EE0"/>
    <w:rsid w:val="00E632B3"/>
    <w:rsid w:val="00E64A89"/>
    <w:rsid w:val="00E6512E"/>
    <w:rsid w:val="00E65A13"/>
    <w:rsid w:val="00E65E8A"/>
    <w:rsid w:val="00E66ED7"/>
    <w:rsid w:val="00E67FED"/>
    <w:rsid w:val="00E704B9"/>
    <w:rsid w:val="00E70DDF"/>
    <w:rsid w:val="00E743C8"/>
    <w:rsid w:val="00E74E7F"/>
    <w:rsid w:val="00E762D7"/>
    <w:rsid w:val="00E7631E"/>
    <w:rsid w:val="00E803B9"/>
    <w:rsid w:val="00E805BE"/>
    <w:rsid w:val="00E8064D"/>
    <w:rsid w:val="00E80AA2"/>
    <w:rsid w:val="00E846A5"/>
    <w:rsid w:val="00E9098F"/>
    <w:rsid w:val="00E90A16"/>
    <w:rsid w:val="00E924C6"/>
    <w:rsid w:val="00E92DB7"/>
    <w:rsid w:val="00E9318C"/>
    <w:rsid w:val="00E939F3"/>
    <w:rsid w:val="00E9406A"/>
    <w:rsid w:val="00E94950"/>
    <w:rsid w:val="00E9497F"/>
    <w:rsid w:val="00E94E02"/>
    <w:rsid w:val="00E95940"/>
    <w:rsid w:val="00E97F23"/>
    <w:rsid w:val="00EA00C6"/>
    <w:rsid w:val="00EA0E3C"/>
    <w:rsid w:val="00EA15FE"/>
    <w:rsid w:val="00EA3DDD"/>
    <w:rsid w:val="00EA4F45"/>
    <w:rsid w:val="00EA5140"/>
    <w:rsid w:val="00EA67AC"/>
    <w:rsid w:val="00EA69D9"/>
    <w:rsid w:val="00EA76BB"/>
    <w:rsid w:val="00EB0557"/>
    <w:rsid w:val="00EB0C7C"/>
    <w:rsid w:val="00EB2C78"/>
    <w:rsid w:val="00EB3FE7"/>
    <w:rsid w:val="00EB7316"/>
    <w:rsid w:val="00EC07FC"/>
    <w:rsid w:val="00EC11EB"/>
    <w:rsid w:val="00EC1F00"/>
    <w:rsid w:val="00EC1FCC"/>
    <w:rsid w:val="00EC2388"/>
    <w:rsid w:val="00EC3266"/>
    <w:rsid w:val="00EC485C"/>
    <w:rsid w:val="00EC5431"/>
    <w:rsid w:val="00EC54B9"/>
    <w:rsid w:val="00EC6BC2"/>
    <w:rsid w:val="00ED025E"/>
    <w:rsid w:val="00ED1BD8"/>
    <w:rsid w:val="00ED3A05"/>
    <w:rsid w:val="00ED3D47"/>
    <w:rsid w:val="00ED5361"/>
    <w:rsid w:val="00ED688B"/>
    <w:rsid w:val="00ED7016"/>
    <w:rsid w:val="00EE0998"/>
    <w:rsid w:val="00EE1397"/>
    <w:rsid w:val="00EE2AE4"/>
    <w:rsid w:val="00EE4807"/>
    <w:rsid w:val="00EE5E0B"/>
    <w:rsid w:val="00EE6A83"/>
    <w:rsid w:val="00EE782F"/>
    <w:rsid w:val="00EE7D7C"/>
    <w:rsid w:val="00EE7FCF"/>
    <w:rsid w:val="00EF09AA"/>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BFD"/>
    <w:rsid w:val="00F0592F"/>
    <w:rsid w:val="00F10D76"/>
    <w:rsid w:val="00F1278B"/>
    <w:rsid w:val="00F14428"/>
    <w:rsid w:val="00F14A01"/>
    <w:rsid w:val="00F14CC2"/>
    <w:rsid w:val="00F14FE7"/>
    <w:rsid w:val="00F172ED"/>
    <w:rsid w:val="00F20028"/>
    <w:rsid w:val="00F20436"/>
    <w:rsid w:val="00F2100A"/>
    <w:rsid w:val="00F2175B"/>
    <w:rsid w:val="00F21CC1"/>
    <w:rsid w:val="00F25D98"/>
    <w:rsid w:val="00F26950"/>
    <w:rsid w:val="00F26A48"/>
    <w:rsid w:val="00F26C68"/>
    <w:rsid w:val="00F26FD1"/>
    <w:rsid w:val="00F300FB"/>
    <w:rsid w:val="00F3197A"/>
    <w:rsid w:val="00F330D5"/>
    <w:rsid w:val="00F34816"/>
    <w:rsid w:val="00F3568F"/>
    <w:rsid w:val="00F36B73"/>
    <w:rsid w:val="00F37935"/>
    <w:rsid w:val="00F4124E"/>
    <w:rsid w:val="00F42B62"/>
    <w:rsid w:val="00F432E2"/>
    <w:rsid w:val="00F44EEE"/>
    <w:rsid w:val="00F46628"/>
    <w:rsid w:val="00F46E4E"/>
    <w:rsid w:val="00F4783B"/>
    <w:rsid w:val="00F52322"/>
    <w:rsid w:val="00F5310D"/>
    <w:rsid w:val="00F53151"/>
    <w:rsid w:val="00F538AC"/>
    <w:rsid w:val="00F56456"/>
    <w:rsid w:val="00F5743B"/>
    <w:rsid w:val="00F600A4"/>
    <w:rsid w:val="00F603E7"/>
    <w:rsid w:val="00F60FA0"/>
    <w:rsid w:val="00F61EA0"/>
    <w:rsid w:val="00F646E0"/>
    <w:rsid w:val="00F648AA"/>
    <w:rsid w:val="00F648E3"/>
    <w:rsid w:val="00F649DA"/>
    <w:rsid w:val="00F65954"/>
    <w:rsid w:val="00F659DE"/>
    <w:rsid w:val="00F65F46"/>
    <w:rsid w:val="00F662C1"/>
    <w:rsid w:val="00F6681B"/>
    <w:rsid w:val="00F66944"/>
    <w:rsid w:val="00F66DD4"/>
    <w:rsid w:val="00F6706B"/>
    <w:rsid w:val="00F702CC"/>
    <w:rsid w:val="00F70C18"/>
    <w:rsid w:val="00F70E8E"/>
    <w:rsid w:val="00F71352"/>
    <w:rsid w:val="00F7144A"/>
    <w:rsid w:val="00F71909"/>
    <w:rsid w:val="00F71A8C"/>
    <w:rsid w:val="00F741A3"/>
    <w:rsid w:val="00F75E8B"/>
    <w:rsid w:val="00F7680F"/>
    <w:rsid w:val="00F775E0"/>
    <w:rsid w:val="00F80661"/>
    <w:rsid w:val="00F81E38"/>
    <w:rsid w:val="00F831EE"/>
    <w:rsid w:val="00F83603"/>
    <w:rsid w:val="00F83983"/>
    <w:rsid w:val="00F843C8"/>
    <w:rsid w:val="00F844D6"/>
    <w:rsid w:val="00F85D1D"/>
    <w:rsid w:val="00F86788"/>
    <w:rsid w:val="00F87255"/>
    <w:rsid w:val="00F9218E"/>
    <w:rsid w:val="00F92DAA"/>
    <w:rsid w:val="00F94726"/>
    <w:rsid w:val="00F962AA"/>
    <w:rsid w:val="00F96B26"/>
    <w:rsid w:val="00F96D91"/>
    <w:rsid w:val="00F96F1D"/>
    <w:rsid w:val="00FA20ED"/>
    <w:rsid w:val="00FA359F"/>
    <w:rsid w:val="00FA50DC"/>
    <w:rsid w:val="00FA5E47"/>
    <w:rsid w:val="00FA71EC"/>
    <w:rsid w:val="00FA7612"/>
    <w:rsid w:val="00FA78E8"/>
    <w:rsid w:val="00FA7DBE"/>
    <w:rsid w:val="00FB01A9"/>
    <w:rsid w:val="00FB0386"/>
    <w:rsid w:val="00FB0B4A"/>
    <w:rsid w:val="00FB17B4"/>
    <w:rsid w:val="00FB3CCC"/>
    <w:rsid w:val="00FB402F"/>
    <w:rsid w:val="00FB5F9D"/>
    <w:rsid w:val="00FB6386"/>
    <w:rsid w:val="00FB641F"/>
    <w:rsid w:val="00FB7367"/>
    <w:rsid w:val="00FB73A9"/>
    <w:rsid w:val="00FB7BA8"/>
    <w:rsid w:val="00FC07A4"/>
    <w:rsid w:val="00FC12E2"/>
    <w:rsid w:val="00FC164F"/>
    <w:rsid w:val="00FC1B56"/>
    <w:rsid w:val="00FC4B4B"/>
    <w:rsid w:val="00FC569D"/>
    <w:rsid w:val="00FC65A9"/>
    <w:rsid w:val="00FC6797"/>
    <w:rsid w:val="00FC6BF7"/>
    <w:rsid w:val="00FD0C4D"/>
    <w:rsid w:val="00FD3031"/>
    <w:rsid w:val="00FD4014"/>
    <w:rsid w:val="00FD51E8"/>
    <w:rsid w:val="00FD56CA"/>
    <w:rsid w:val="00FD5BF8"/>
    <w:rsid w:val="00FD5D86"/>
    <w:rsid w:val="00FD7944"/>
    <w:rsid w:val="00FD7EBA"/>
    <w:rsid w:val="00FE055A"/>
    <w:rsid w:val="00FE09EE"/>
    <w:rsid w:val="00FE0C95"/>
    <w:rsid w:val="00FE16E1"/>
    <w:rsid w:val="00FE1744"/>
    <w:rsid w:val="00FE1C07"/>
    <w:rsid w:val="00FE2275"/>
    <w:rsid w:val="00FE2854"/>
    <w:rsid w:val="00FE2B24"/>
    <w:rsid w:val="00FE3370"/>
    <w:rsid w:val="00FE3EB3"/>
    <w:rsid w:val="00FE5FED"/>
    <w:rsid w:val="00FE6C48"/>
    <w:rsid w:val="00FE7A8C"/>
    <w:rsid w:val="00FF26D9"/>
    <w:rsid w:val="00FF278D"/>
    <w:rsid w:val="00FF5295"/>
    <w:rsid w:val="00FF6434"/>
    <w:rsid w:val="00FF7BBA"/>
    <w:rsid w:val="0B4A1DED"/>
    <w:rsid w:val="1AE5ACE7"/>
    <w:rsid w:val="24338987"/>
    <w:rsid w:val="26F3F231"/>
    <w:rsid w:val="347861CE"/>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439D6DD-AD9A-0E44-85C6-DE439800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F4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rsid w:val="00DC2EB6"/>
  </w:style>
  <w:style w:type="character" w:customStyle="1" w:styleId="DateChar">
    <w:name w:val="Date Char"/>
    <w:basedOn w:val="DefaultParagraphFont"/>
    <w:link w:val="Date"/>
    <w:rsid w:val="00DC2EB6"/>
    <w:rPr>
      <w:rFonts w:ascii="Times New Roman" w:hAnsi="Times New Roman"/>
      <w:lang w:eastAsia="en-US"/>
    </w:rPr>
  </w:style>
  <w:style w:type="character" w:customStyle="1" w:styleId="CommentTextChar">
    <w:name w:val="Comment Text Char"/>
    <w:basedOn w:val="DefaultParagraphFont"/>
    <w:link w:val="CommentTex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PlaceholderText">
    <w:name w:val="Placeholder Text"/>
    <w:basedOn w:val="DefaultParagraphFont"/>
    <w:uiPriority w:val="99"/>
    <w:semiHidden/>
    <w:rsid w:val="00EF57E9"/>
    <w:rPr>
      <w:color w:val="808080"/>
    </w:rPr>
  </w:style>
  <w:style w:type="paragraph" w:styleId="NormalWeb">
    <w:name w:val="Normal (Web)"/>
    <w:basedOn w:val="Normal"/>
    <w:uiPriority w:val="99"/>
    <w:unhideWhenUsed/>
    <w:rsid w:val="00E204AE"/>
    <w:pPr>
      <w:spacing w:before="100" w:beforeAutospacing="1" w:after="100" w:afterAutospacing="1"/>
    </w:pPr>
    <w:rPr>
      <w:rFonts w:ascii="SimSun" w:hAnsi="SimSun" w:cs="SimSun"/>
      <w:sz w:val="24"/>
      <w:szCs w:val="24"/>
      <w:lang w:val="en-US" w:eastAsia="zh-CN"/>
    </w:rPr>
  </w:style>
  <w:style w:type="paragraph" w:styleId="Title">
    <w:name w:val="Title"/>
    <w:basedOn w:val="Normal"/>
    <w:next w:val="Normal"/>
    <w:link w:val="TitleChar"/>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21F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21F5"/>
    <w:rPr>
      <w:rFonts w:ascii="Times New Roman" w:eastAsia="MS Mincho" w:hAnsi="Times New Roman"/>
    </w:rPr>
  </w:style>
  <w:style w:type="character" w:customStyle="1" w:styleId="TAHCar">
    <w:name w:val="TAH Car"/>
    <w:locked/>
    <w:rsid w:val="00D021F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47CD0785-5FD3-4D4C-A9DC-799C306AC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685</Words>
  <Characters>4213</Characters>
  <Application>Microsoft Office Word</Application>
  <DocSecurity>0</DocSecurity>
  <Lines>97</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Bruhn, Stefan</cp:lastModifiedBy>
  <cp:revision>3</cp:revision>
  <cp:lastPrinted>1900-01-03T06:00:00Z</cp:lastPrinted>
  <dcterms:created xsi:type="dcterms:W3CDTF">2025-10-20T11:26:00Z</dcterms:created>
  <dcterms:modified xsi:type="dcterms:W3CDTF">2025-10-20T11:27:00Z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0x010100B9724136FC6E80489C25817DFB9B13B2</vt:lpwstr>
  </property>
  <property fmtid="{D5CDD505-2E9C-101B-9397-08002B2CF9AE}" pid="4" name="MediaServiceImageTags">
    <vt:lpwstr/>
  </property>
</Properties>
</file>